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5EDB0" w14:textId="77777777" w:rsidR="00A74C39" w:rsidRDefault="00A74C39" w:rsidP="004F53C3">
      <w:pPr>
        <w:spacing w:line="240" w:lineRule="auto"/>
        <w:jc w:val="right"/>
        <w:rPr>
          <w:rFonts w:ascii="Corbel" w:hAnsi="Corbel"/>
          <w:bCs/>
          <w:i/>
        </w:rPr>
      </w:pPr>
    </w:p>
    <w:p w14:paraId="1F7FC66A" w14:textId="3BBDE8DA" w:rsidR="00EC7AC1" w:rsidRDefault="00EC7AC1" w:rsidP="009C54AE">
      <w:pPr>
        <w:spacing w:after="0"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 Załącznik nr 1.5 do Zarządzenia Rektora UR nr 61/2025</w:t>
      </w:r>
    </w:p>
    <w:p w14:paraId="7FB70F3F" w14:textId="77777777" w:rsidR="00EC7AC1" w:rsidRDefault="00EC7AC1" w:rsidP="009C54AE">
      <w:pPr>
        <w:spacing w:after="0" w:line="240" w:lineRule="auto"/>
        <w:jc w:val="center"/>
        <w:rPr>
          <w:rFonts w:ascii="Corbel" w:hAnsi="Corbel"/>
          <w:bCs/>
          <w:i/>
        </w:rPr>
      </w:pPr>
    </w:p>
    <w:p w14:paraId="495109BB" w14:textId="7816D895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F72AD5" w14:textId="71A45E4C" w:rsidR="004F53C3" w:rsidRPr="005E2EFD" w:rsidRDefault="0071620A" w:rsidP="00AE21A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C15EE">
        <w:rPr>
          <w:rFonts w:ascii="Corbel" w:hAnsi="Corbel"/>
          <w:i/>
          <w:smallCaps/>
          <w:sz w:val="24"/>
          <w:szCs w:val="24"/>
        </w:rPr>
        <w:t xml:space="preserve"> </w:t>
      </w:r>
      <w:r w:rsidR="00AE21AC">
        <w:rPr>
          <w:rFonts w:ascii="Corbel" w:hAnsi="Corbel"/>
          <w:i/>
          <w:smallCaps/>
          <w:sz w:val="24"/>
          <w:szCs w:val="24"/>
        </w:rPr>
        <w:t>20</w:t>
      </w:r>
      <w:r w:rsidR="005406B4">
        <w:rPr>
          <w:rFonts w:ascii="Corbel" w:hAnsi="Corbel"/>
          <w:i/>
          <w:smallCaps/>
          <w:sz w:val="24"/>
          <w:szCs w:val="24"/>
        </w:rPr>
        <w:t>25</w:t>
      </w:r>
      <w:r w:rsidR="00AE21AC">
        <w:rPr>
          <w:rFonts w:ascii="Corbel" w:hAnsi="Corbel"/>
          <w:i/>
          <w:smallCaps/>
          <w:sz w:val="24"/>
          <w:szCs w:val="24"/>
        </w:rPr>
        <w:t>-202</w:t>
      </w:r>
      <w:r w:rsidR="005406B4">
        <w:rPr>
          <w:rFonts w:ascii="Corbel" w:hAnsi="Corbel"/>
          <w:i/>
          <w:smallCaps/>
          <w:sz w:val="24"/>
          <w:szCs w:val="24"/>
        </w:rPr>
        <w:t>8</w:t>
      </w:r>
      <w:r w:rsidR="00AE21AC">
        <w:rPr>
          <w:rFonts w:ascii="Corbel" w:hAnsi="Corbel"/>
          <w:i/>
          <w:smallCaps/>
          <w:sz w:val="24"/>
          <w:szCs w:val="24"/>
        </w:rPr>
        <w:br/>
      </w:r>
      <w:r w:rsidR="004F53C3" w:rsidRPr="005E2EFD">
        <w:rPr>
          <w:rFonts w:ascii="Corbel" w:hAnsi="Corbel"/>
          <w:sz w:val="20"/>
          <w:szCs w:val="20"/>
        </w:rPr>
        <w:t>Rok akademicki   202</w:t>
      </w:r>
      <w:r w:rsidR="005406B4">
        <w:rPr>
          <w:rFonts w:ascii="Corbel" w:hAnsi="Corbel"/>
          <w:sz w:val="20"/>
          <w:szCs w:val="20"/>
        </w:rPr>
        <w:t>7</w:t>
      </w:r>
      <w:r w:rsidR="004F53C3" w:rsidRPr="005E2EFD">
        <w:rPr>
          <w:rFonts w:ascii="Corbel" w:hAnsi="Corbel"/>
          <w:sz w:val="20"/>
          <w:szCs w:val="20"/>
        </w:rPr>
        <w:t>/20</w:t>
      </w:r>
      <w:r w:rsidR="004726B9">
        <w:rPr>
          <w:rFonts w:ascii="Corbel" w:hAnsi="Corbel"/>
          <w:sz w:val="20"/>
          <w:szCs w:val="20"/>
        </w:rPr>
        <w:t>2</w:t>
      </w:r>
      <w:r w:rsidR="005406B4">
        <w:rPr>
          <w:rFonts w:ascii="Corbel" w:hAnsi="Corbel"/>
          <w:sz w:val="20"/>
          <w:szCs w:val="20"/>
        </w:rPr>
        <w:t>8</w:t>
      </w:r>
    </w:p>
    <w:p w14:paraId="26C421B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4D7AE3" w14:textId="573B6C3D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B788DCD" w14:textId="77777777" w:rsidTr="005406B4">
        <w:tc>
          <w:tcPr>
            <w:tcW w:w="2694" w:type="dxa"/>
            <w:vAlign w:val="center"/>
          </w:tcPr>
          <w:p w14:paraId="30702C69" w14:textId="7CB0CF8B" w:rsidR="0085747A" w:rsidRPr="00BC2E4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6478BB" w14:textId="77777777" w:rsidR="0085747A" w:rsidRPr="009C54AE" w:rsidRDefault="00837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4D9A">
              <w:rPr>
                <w:rFonts w:ascii="Corbel" w:hAnsi="Corbel"/>
                <w:b w:val="0"/>
                <w:sz w:val="24"/>
                <w:szCs w:val="24"/>
              </w:rPr>
              <w:t>Analiza dynamiki procesów rynkowych</w:t>
            </w:r>
          </w:p>
        </w:tc>
      </w:tr>
      <w:tr w:rsidR="0085747A" w:rsidRPr="009C54AE" w14:paraId="06F05E16" w14:textId="77777777" w:rsidTr="005406B4">
        <w:tc>
          <w:tcPr>
            <w:tcW w:w="2694" w:type="dxa"/>
            <w:vAlign w:val="center"/>
          </w:tcPr>
          <w:p w14:paraId="3AE4D295" w14:textId="2CC7FCAF" w:rsidR="0085747A" w:rsidRPr="00BC2E4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76F6130" w14:textId="77777777" w:rsidR="0085747A" w:rsidRPr="009C54AE" w:rsidRDefault="00837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7B36">
              <w:rPr>
                <w:rFonts w:ascii="Corbel" w:hAnsi="Corbel"/>
                <w:b w:val="0"/>
                <w:sz w:val="24"/>
                <w:szCs w:val="24"/>
              </w:rPr>
              <w:t>E/I/EUB/C-1.1b</w:t>
            </w:r>
          </w:p>
        </w:tc>
      </w:tr>
      <w:tr w:rsidR="005406B4" w:rsidRPr="009C54AE" w14:paraId="34271BC6" w14:textId="77777777" w:rsidTr="005406B4">
        <w:tc>
          <w:tcPr>
            <w:tcW w:w="2694" w:type="dxa"/>
            <w:vAlign w:val="center"/>
          </w:tcPr>
          <w:p w14:paraId="4E5617FB" w14:textId="59164701" w:rsidR="005406B4" w:rsidRPr="00BC2E4C" w:rsidRDefault="005406B4" w:rsidP="005406B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azwa jednostki prowadzącej kierunek</w:t>
            </w:r>
          </w:p>
        </w:tc>
        <w:tc>
          <w:tcPr>
            <w:tcW w:w="7087" w:type="dxa"/>
          </w:tcPr>
          <w:p w14:paraId="57E2D58B" w14:textId="03B8964E" w:rsidR="005406B4" w:rsidRPr="009C54AE" w:rsidRDefault="005406B4" w:rsidP="00540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68E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406B4" w:rsidRPr="009C54AE" w14:paraId="2E49B9F1" w14:textId="77777777" w:rsidTr="005406B4">
        <w:tc>
          <w:tcPr>
            <w:tcW w:w="2694" w:type="dxa"/>
            <w:vAlign w:val="center"/>
          </w:tcPr>
          <w:p w14:paraId="5B615272" w14:textId="77777777" w:rsidR="005406B4" w:rsidRPr="00BC2E4C" w:rsidRDefault="005406B4" w:rsidP="005406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FA4BF3F" w14:textId="2CD90C15" w:rsidR="005406B4" w:rsidRPr="00684CD7" w:rsidRDefault="005406B4" w:rsidP="00540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968ED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C15EE" w:rsidRPr="009C54AE" w14:paraId="4F3C0149" w14:textId="77777777" w:rsidTr="005406B4">
        <w:tc>
          <w:tcPr>
            <w:tcW w:w="2694" w:type="dxa"/>
            <w:vAlign w:val="center"/>
          </w:tcPr>
          <w:p w14:paraId="5D6F1529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8BB218" w14:textId="77777777" w:rsidR="005C15EE" w:rsidRPr="009C54AE" w:rsidRDefault="005C15EE" w:rsidP="00BC2E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5C15EE" w:rsidRPr="009C54AE" w14:paraId="66047896" w14:textId="77777777" w:rsidTr="005406B4">
        <w:tc>
          <w:tcPr>
            <w:tcW w:w="2694" w:type="dxa"/>
            <w:vAlign w:val="center"/>
          </w:tcPr>
          <w:p w14:paraId="4C0A1AB2" w14:textId="55147DA3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684CD7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14:paraId="3AAEFBF3" w14:textId="23826CA7" w:rsidR="005C15EE" w:rsidRPr="009C54AE" w:rsidRDefault="00E312D6" w:rsidP="00540C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84CD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5C15EE" w:rsidRPr="009C54AE" w14:paraId="08AFC9FE" w14:textId="77777777" w:rsidTr="005406B4">
        <w:tc>
          <w:tcPr>
            <w:tcW w:w="2694" w:type="dxa"/>
            <w:vAlign w:val="center"/>
          </w:tcPr>
          <w:p w14:paraId="5492EE21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3C64773" w14:textId="77777777" w:rsidR="005C15EE" w:rsidRPr="004841F0" w:rsidRDefault="000116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1F1447" w:rsidRPr="004841F0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C15EE" w:rsidRPr="009C54AE" w14:paraId="0F4B7174" w14:textId="77777777" w:rsidTr="005406B4">
        <w:tc>
          <w:tcPr>
            <w:tcW w:w="2694" w:type="dxa"/>
            <w:vAlign w:val="center"/>
          </w:tcPr>
          <w:p w14:paraId="5AE4C620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91A3F3" w14:textId="284CAAB7" w:rsidR="005C15EE" w:rsidRPr="009C54AE" w:rsidRDefault="00684C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7B3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C15EE" w:rsidRPr="009C54AE" w14:paraId="531BA907" w14:textId="77777777" w:rsidTr="005406B4">
        <w:tc>
          <w:tcPr>
            <w:tcW w:w="2694" w:type="dxa"/>
            <w:vAlign w:val="center"/>
          </w:tcPr>
          <w:p w14:paraId="5C4C3040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1E40188" w14:textId="77777777" w:rsidR="005C15EE" w:rsidRPr="009C54AE" w:rsidRDefault="00837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5C15EE" w:rsidRPr="009C54AE" w14:paraId="45A20424" w14:textId="77777777" w:rsidTr="005406B4">
        <w:tc>
          <w:tcPr>
            <w:tcW w:w="2694" w:type="dxa"/>
            <w:vAlign w:val="center"/>
          </w:tcPr>
          <w:p w14:paraId="67305DAA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8620B8" w14:textId="77777777" w:rsidR="005C15EE" w:rsidRPr="009C54AE" w:rsidRDefault="001B1A2D" w:rsidP="001B1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</w:t>
            </w:r>
            <w:r w:rsidR="00837B36">
              <w:rPr>
                <w:rFonts w:ascii="Corbel" w:hAnsi="Corbel"/>
                <w:b w:val="0"/>
                <w:sz w:val="24"/>
                <w:szCs w:val="24"/>
              </w:rPr>
              <w:t>o wyboru</w:t>
            </w:r>
          </w:p>
        </w:tc>
      </w:tr>
      <w:tr w:rsidR="005C15EE" w:rsidRPr="009C54AE" w14:paraId="7C817BF9" w14:textId="77777777" w:rsidTr="005406B4">
        <w:tc>
          <w:tcPr>
            <w:tcW w:w="2694" w:type="dxa"/>
            <w:vAlign w:val="center"/>
          </w:tcPr>
          <w:p w14:paraId="7385B5FD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A38DBD" w14:textId="77777777" w:rsidR="005C15EE" w:rsidRPr="009C54AE" w:rsidRDefault="00FC7F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15E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5C15EE" w:rsidRPr="009C54AE" w14:paraId="50377DB1" w14:textId="77777777" w:rsidTr="005406B4">
        <w:tc>
          <w:tcPr>
            <w:tcW w:w="2694" w:type="dxa"/>
            <w:vAlign w:val="center"/>
          </w:tcPr>
          <w:p w14:paraId="0E7E0A74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63B585" w14:textId="77777777" w:rsidR="005C15EE" w:rsidRPr="009C54AE" w:rsidRDefault="00837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5C15EE" w:rsidRPr="009C54AE" w14:paraId="0591525B" w14:textId="77777777" w:rsidTr="005406B4">
        <w:tc>
          <w:tcPr>
            <w:tcW w:w="2694" w:type="dxa"/>
            <w:vAlign w:val="center"/>
          </w:tcPr>
          <w:p w14:paraId="7BDDC8FD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747C03" w14:textId="403BE8E8" w:rsidR="00837B36" w:rsidRPr="00837B36" w:rsidRDefault="00837B36" w:rsidP="00837B3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837B36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1456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37B36">
              <w:rPr>
                <w:rFonts w:ascii="Corbel" w:hAnsi="Corbel"/>
                <w:b w:val="0"/>
                <w:sz w:val="24"/>
                <w:szCs w:val="24"/>
              </w:rPr>
              <w:t xml:space="preserve"> inż.</w:t>
            </w:r>
            <w:proofErr w:type="gramEnd"/>
            <w:r w:rsidRPr="00837B36">
              <w:rPr>
                <w:rFonts w:ascii="Corbel" w:hAnsi="Corbel"/>
                <w:b w:val="0"/>
                <w:sz w:val="24"/>
                <w:szCs w:val="24"/>
              </w:rPr>
              <w:t xml:space="preserve"> Dorota Jankowska</w:t>
            </w:r>
          </w:p>
          <w:p w14:paraId="3DC63A5C" w14:textId="4C9EF664" w:rsidR="00837B36" w:rsidRPr="00837B36" w:rsidRDefault="00837B36" w:rsidP="00837B3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837B36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1456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37B36">
              <w:rPr>
                <w:rFonts w:ascii="Corbel" w:hAnsi="Corbel"/>
                <w:b w:val="0"/>
                <w:sz w:val="24"/>
                <w:szCs w:val="24"/>
              </w:rPr>
              <w:t xml:space="preserve"> inż.</w:t>
            </w:r>
            <w:proofErr w:type="gramEnd"/>
            <w:r w:rsidRPr="00837B36">
              <w:rPr>
                <w:rFonts w:ascii="Corbel" w:hAnsi="Corbel"/>
                <w:b w:val="0"/>
                <w:sz w:val="24"/>
                <w:szCs w:val="24"/>
              </w:rPr>
              <w:t xml:space="preserve"> Agnieszka Majka</w:t>
            </w:r>
          </w:p>
          <w:p w14:paraId="78B9A8E5" w14:textId="77777777" w:rsidR="005C15EE" w:rsidRPr="009C54AE" w:rsidRDefault="00837B36" w:rsidP="00837B3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37B36">
              <w:rPr>
                <w:rFonts w:ascii="Corbel" w:hAnsi="Corbel"/>
                <w:b w:val="0"/>
                <w:sz w:val="24"/>
                <w:szCs w:val="24"/>
              </w:rPr>
              <w:t>Dr inż. Jolanta Wojnar</w:t>
            </w:r>
          </w:p>
        </w:tc>
      </w:tr>
    </w:tbl>
    <w:p w14:paraId="33111599" w14:textId="1BDD4C14" w:rsidR="0085747A" w:rsidRPr="00684CD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684CD7" w:rsidRPr="00684CD7">
        <w:rPr>
          <w:rFonts w:ascii="Corbel" w:hAnsi="Corbel"/>
          <w:b w:val="0"/>
          <w:bCs/>
          <w:i/>
          <w:sz w:val="24"/>
          <w:szCs w:val="24"/>
          <w:lang w:val="pl-PL"/>
        </w:rPr>
        <w:t>opcjonalnie</w:t>
      </w:r>
      <w:r w:rsidR="00684CD7">
        <w:rPr>
          <w:rFonts w:ascii="Corbel" w:hAnsi="Corbel"/>
          <w:i/>
          <w:sz w:val="24"/>
          <w:szCs w:val="24"/>
          <w:lang w:val="pl-PL"/>
        </w:rPr>
        <w:t xml:space="preserve">,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684CD7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225AD96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25328A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72A2CF1" w14:textId="77777777" w:rsidTr="43FC251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9AD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53E7877F" w14:textId="77777777" w:rsidR="00015B8F" w:rsidRPr="00BC2E4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BC2E4C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EF12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80DF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C441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B1E7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BEEA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EDBC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3BD6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41DA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427A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76B8FFA3" w14:textId="77777777" w:rsidTr="43FC251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599" w14:textId="13BC4A06" w:rsidR="00015B8F" w:rsidRPr="009C54AE" w:rsidRDefault="00684C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95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FDD3" w14:textId="71E322FE" w:rsidR="00015B8F" w:rsidRPr="009C54AE" w:rsidRDefault="00015B8F" w:rsidP="43FC2518">
            <w:pPr>
              <w:pStyle w:val="centralniewrubryce"/>
              <w:spacing w:before="0"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3D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AE02" w14:textId="4613C541" w:rsidR="00E43F24" w:rsidRPr="009C54AE" w:rsidRDefault="00E43F24" w:rsidP="00E43F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3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72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24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57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BB08" w14:textId="448EAC0C" w:rsidR="00015B8F" w:rsidRPr="009C54AE" w:rsidRDefault="43FC2518" w:rsidP="43FC2518">
            <w:pPr>
              <w:pStyle w:val="centralniewrubryce"/>
              <w:spacing w:before="0" w:after="0"/>
            </w:pPr>
            <w:r w:rsidRPr="43FC251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34195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3BCBB4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6A689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F72ACC" w14:textId="77777777" w:rsidR="00145650" w:rsidRPr="00DC2B6A" w:rsidRDefault="00145650" w:rsidP="00145650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DC2B6A">
        <w:rPr>
          <w:rStyle w:val="normaltextrun"/>
          <w:rFonts w:ascii="Wingdings" w:eastAsia="Wingdings" w:hAnsi="Wingdings" w:cs="Wingdings"/>
        </w:rPr>
        <w:t>þ</w:t>
      </w:r>
      <w:r w:rsidRPr="00DC2B6A">
        <w:rPr>
          <w:rStyle w:val="normaltextrun"/>
          <w:rFonts w:ascii="Corbel" w:hAnsi="Corbel" w:cs="Segoe UI"/>
        </w:rPr>
        <w:t> </w:t>
      </w:r>
      <w:r w:rsidRPr="00DC2B6A">
        <w:rPr>
          <w:rFonts w:ascii="Corbel" w:hAnsi="Corbel"/>
        </w:rPr>
        <w:t>zajęcia w formie tradycyjnej (lub zdalnie z wykorzystaniem platformy Ms </w:t>
      </w:r>
      <w:r w:rsidRPr="00DC2B6A">
        <w:rPr>
          <w:rStyle w:val="spellingerror"/>
          <w:rFonts w:ascii="Corbel" w:hAnsi="Corbel"/>
        </w:rPr>
        <w:t>Teams)</w:t>
      </w:r>
      <w:r w:rsidRPr="00DC2B6A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231B0DE" w14:textId="77777777" w:rsidR="00145650" w:rsidRDefault="00145650" w:rsidP="00145650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C2284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486AF6" w14:textId="27E01917" w:rsidR="0085747A" w:rsidRPr="00AB19B9" w:rsidRDefault="00E22FBC" w:rsidP="00AB19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</w:t>
      </w:r>
      <w:proofErr w:type="gramStart"/>
      <w:r w:rsidRPr="009C54AE">
        <w:rPr>
          <w:rFonts w:ascii="Corbel" w:hAnsi="Corbel"/>
          <w:b w:val="0"/>
          <w:smallCaps w:val="0"/>
          <w:szCs w:val="24"/>
        </w:rPr>
        <w:t>)</w:t>
      </w:r>
      <w:r w:rsidR="00AB19B9">
        <w:rPr>
          <w:rFonts w:ascii="Corbel" w:hAnsi="Corbel"/>
          <w:b w:val="0"/>
          <w:smallCaps w:val="0"/>
          <w:szCs w:val="24"/>
        </w:rPr>
        <w:t xml:space="preserve">:  </w:t>
      </w:r>
      <w:r w:rsidR="00145650" w:rsidRPr="009C54AE">
        <w:rPr>
          <w:rFonts w:ascii="Corbel" w:hAnsi="Corbel"/>
          <w:b w:val="0"/>
          <w:smallCaps w:val="0"/>
          <w:szCs w:val="24"/>
        </w:rPr>
        <w:t>egzamin</w:t>
      </w:r>
      <w:proofErr w:type="gramEnd"/>
    </w:p>
    <w:p w14:paraId="320255A3" w14:textId="77777777" w:rsidR="001C42CE" w:rsidRDefault="001C42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9C21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04A2D8" w14:textId="77777777" w:rsidTr="00745302">
        <w:tc>
          <w:tcPr>
            <w:tcW w:w="9670" w:type="dxa"/>
          </w:tcPr>
          <w:p w14:paraId="1E2B2916" w14:textId="77777777" w:rsidR="00145650" w:rsidRPr="00145650" w:rsidRDefault="00AB19B9" w:rsidP="0014565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45650">
              <w:rPr>
                <w:rFonts w:ascii="Corbel" w:hAnsi="Corbel"/>
                <w:sz w:val="24"/>
                <w:szCs w:val="24"/>
              </w:rPr>
              <w:t xml:space="preserve">Opanowanie zagadnień matematyki 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 xml:space="preserve">oraz Statystyki opisowej </w:t>
            </w:r>
            <w:r w:rsidRPr="00145650">
              <w:rPr>
                <w:rFonts w:ascii="Corbel" w:hAnsi="Corbel"/>
                <w:sz w:val="24"/>
                <w:szCs w:val="24"/>
              </w:rPr>
              <w:t>na poziomie przewidzianym dla studentów kierunku ekonomia.</w:t>
            </w:r>
          </w:p>
          <w:p w14:paraId="2159970D" w14:textId="4EF167E2" w:rsidR="0085747A" w:rsidRPr="00145650" w:rsidRDefault="00AB19B9" w:rsidP="00145650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45650">
              <w:rPr>
                <w:rFonts w:ascii="Corbel" w:hAnsi="Corbel"/>
                <w:sz w:val="24"/>
                <w:szCs w:val="24"/>
              </w:rPr>
              <w:t xml:space="preserve">Pozytywne zaliczenie ze Statystyki opisowej, wskazujące na posiadanie podstawowej wiedzy 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>z zakresu</w:t>
            </w:r>
            <w:r w:rsidRPr="00145650">
              <w:rPr>
                <w:rFonts w:ascii="Corbel" w:hAnsi="Corbel"/>
                <w:sz w:val="24"/>
                <w:szCs w:val="24"/>
              </w:rPr>
              <w:t xml:space="preserve"> badania struktury zjawisk masowych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 xml:space="preserve">, analizy korelacji i regresji, badania </w:t>
            </w:r>
            <w:r w:rsidRPr="00145650">
              <w:rPr>
                <w:rFonts w:ascii="Corbel" w:hAnsi="Corbel"/>
                <w:sz w:val="24"/>
                <w:szCs w:val="24"/>
              </w:rPr>
              <w:t xml:space="preserve">zależności </w:t>
            </w:r>
            <w:r w:rsidRPr="00145650">
              <w:rPr>
                <w:rFonts w:ascii="Corbel" w:hAnsi="Corbel"/>
                <w:sz w:val="24"/>
                <w:szCs w:val="24"/>
              </w:rPr>
              <w:lastRenderedPageBreak/>
              <w:t xml:space="preserve">między cechami 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>jakościowymi (wyrażonymi w skali nominalnej i porządkowej), funkcji trendu liniowego</w:t>
            </w:r>
            <w:r w:rsidRPr="00145650">
              <w:rPr>
                <w:rFonts w:ascii="Corbel" w:hAnsi="Corbel"/>
                <w:sz w:val="24"/>
                <w:szCs w:val="24"/>
              </w:rPr>
              <w:t xml:space="preserve"> oraz umiejętności interpretacji wyników badania zjawisk ekonomicznych 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>za pomocą</w:t>
            </w:r>
            <w:r w:rsidRPr="00145650">
              <w:rPr>
                <w:rFonts w:ascii="Corbel" w:hAnsi="Corbel"/>
                <w:sz w:val="24"/>
                <w:szCs w:val="24"/>
              </w:rPr>
              <w:t xml:space="preserve"> metod statystycznych</w:t>
            </w:r>
            <w:r w:rsidRPr="0014565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1DE7F92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4D5DD3" w14:textId="3803BC2E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4F53C3">
        <w:rPr>
          <w:rFonts w:ascii="Corbel" w:hAnsi="Corbel"/>
          <w:szCs w:val="24"/>
        </w:rPr>
        <w:t xml:space="preserve">uczenia </w:t>
      </w:r>
      <w:proofErr w:type="gramStart"/>
      <w:r w:rsidR="004F53C3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FAAB28D" w14:textId="77777777" w:rsidR="00A74C39" w:rsidRDefault="00A74C3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B1D8A6" w14:textId="77777777" w:rsidR="00A74C39" w:rsidRDefault="00A74C3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73CAE9" w14:textId="77777777" w:rsidR="00A74C39" w:rsidRPr="00A74C39" w:rsidRDefault="00A74C39" w:rsidP="00A74C39">
      <w:pPr>
        <w:pStyle w:val="Punktygwne"/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Po ukończeniu przedmiotu studenci powinni:</w:t>
      </w:r>
    </w:p>
    <w:p w14:paraId="4A3C365E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Rozumieć podstawowe mechanizmy i dynamikę procesów rynkowych.</w:t>
      </w:r>
    </w:p>
    <w:p w14:paraId="02FE994E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Stosować narzędzia ilościowe i jakościowe do analizy rynków.</w:t>
      </w:r>
    </w:p>
    <w:p w14:paraId="7C4C010D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Opracowywać modele prognostyczne na podstawie danych rynkowych.</w:t>
      </w:r>
    </w:p>
    <w:p w14:paraId="0AD14704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Rozumieć wpływ czynników zewnętrznych na rynek (np. regulacje, innowacje, zmiany demograficzne).</w:t>
      </w:r>
    </w:p>
    <w:p w14:paraId="199E0F3D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Oceniać ryzyko i proponować strategie stabilizacyjne.</w:t>
      </w:r>
    </w:p>
    <w:p w14:paraId="63E1CB91" w14:textId="77777777" w:rsidR="00A74C39" w:rsidRPr="009C54AE" w:rsidRDefault="00A74C3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1544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F70B04" w14:textId="7A2E50D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64F04" w:rsidRPr="009C54AE" w14:paraId="122BCE11" w14:textId="77777777" w:rsidTr="00923D7D">
        <w:tc>
          <w:tcPr>
            <w:tcW w:w="851" w:type="dxa"/>
            <w:vAlign w:val="center"/>
          </w:tcPr>
          <w:p w14:paraId="106E5E37" w14:textId="77777777" w:rsidR="00C64F04" w:rsidRPr="00C64F04" w:rsidRDefault="00C64F04" w:rsidP="000B31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4F0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211B93" w14:textId="77777777" w:rsidR="00C64F04" w:rsidRPr="00C64F04" w:rsidRDefault="00C64F04" w:rsidP="00C64F0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C64F04">
              <w:rPr>
                <w:rFonts w:ascii="Corbel" w:hAnsi="Corbel"/>
                <w:b w:val="0"/>
                <w:sz w:val="24"/>
                <w:szCs w:val="24"/>
              </w:rPr>
              <w:t>Nabycie wiedzy o podstawowych metodach analizy dynamiki zjawisk prezentowanych w postaci szeregów czasowych oraz możliwości zastosowania tych metod w analizie dynamiki procesów rynkowych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C64F04" w:rsidRPr="009C54AE" w14:paraId="0CBD3768" w14:textId="77777777" w:rsidTr="00F43417">
        <w:tc>
          <w:tcPr>
            <w:tcW w:w="851" w:type="dxa"/>
            <w:vAlign w:val="center"/>
          </w:tcPr>
          <w:p w14:paraId="358D18CD" w14:textId="77777777" w:rsidR="00C64F04" w:rsidRPr="00C64F04" w:rsidRDefault="00C64F04" w:rsidP="000B31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4F0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00FD33EA" w14:textId="77777777" w:rsidR="00C64F04" w:rsidRPr="00C64F04" w:rsidRDefault="00C64F04" w:rsidP="00C64F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64F04">
              <w:rPr>
                <w:rFonts w:ascii="Corbel" w:hAnsi="Corbel"/>
                <w:sz w:val="24"/>
                <w:szCs w:val="24"/>
              </w:rPr>
              <w:t xml:space="preserve">Wypracowanie umiejętności doboru właściwych metod badania dynamiki procesów rynkowych przy różnych własnościach badanych </w:t>
            </w:r>
            <w:r>
              <w:rPr>
                <w:rFonts w:ascii="Corbel" w:hAnsi="Corbel"/>
                <w:sz w:val="24"/>
                <w:szCs w:val="24"/>
              </w:rPr>
              <w:t>zjawiskach rynkowych.</w:t>
            </w:r>
          </w:p>
        </w:tc>
      </w:tr>
      <w:tr w:rsidR="00C64F04" w:rsidRPr="009C54AE" w14:paraId="0DE1DADF" w14:textId="77777777" w:rsidTr="00F43417">
        <w:tc>
          <w:tcPr>
            <w:tcW w:w="851" w:type="dxa"/>
            <w:vAlign w:val="center"/>
          </w:tcPr>
          <w:p w14:paraId="52034861" w14:textId="77777777" w:rsidR="00C64F04" w:rsidRPr="00C64F04" w:rsidRDefault="00C64F04" w:rsidP="000B31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4F0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2FC8E09" w14:textId="77777777" w:rsidR="00C64F04" w:rsidRPr="00C64F04" w:rsidRDefault="00C64F04" w:rsidP="00C64F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64F04">
              <w:rPr>
                <w:rFonts w:ascii="Corbel" w:hAnsi="Corbel"/>
                <w:sz w:val="24"/>
                <w:szCs w:val="24"/>
              </w:rPr>
              <w:t>Wypracowanie umiejętności wykonania analizy dynamiki procesów rynkowych z wykorzystaniem adekwatnych metod tej analizy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64F04" w:rsidRPr="009C54AE" w14:paraId="206E4934" w14:textId="77777777" w:rsidTr="00F43417">
        <w:tc>
          <w:tcPr>
            <w:tcW w:w="851" w:type="dxa"/>
            <w:vAlign w:val="center"/>
          </w:tcPr>
          <w:p w14:paraId="2C964A32" w14:textId="77777777" w:rsidR="00C64F04" w:rsidRPr="00C64F04" w:rsidRDefault="00C64F04" w:rsidP="00C64F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</w:pPr>
            <w:r w:rsidRPr="00C64F0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C4</w:t>
            </w:r>
          </w:p>
        </w:tc>
        <w:tc>
          <w:tcPr>
            <w:tcW w:w="8819" w:type="dxa"/>
          </w:tcPr>
          <w:p w14:paraId="1CA927F3" w14:textId="77777777" w:rsidR="00C64F04" w:rsidRPr="00C64F04" w:rsidRDefault="00C64F04" w:rsidP="00C64F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64F04">
              <w:rPr>
                <w:rFonts w:ascii="Corbel" w:hAnsi="Corbel"/>
                <w:sz w:val="24"/>
                <w:szCs w:val="24"/>
              </w:rPr>
              <w:t>Nabycie umiejętności interpretacji wyników badań, uzyskanych w przypadkach stosowanych metod.</w:t>
            </w:r>
          </w:p>
        </w:tc>
      </w:tr>
    </w:tbl>
    <w:p w14:paraId="41FB25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C7A4C0" w14:textId="0EB16A22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E312D6">
        <w:rPr>
          <w:rFonts w:ascii="Corbel" w:hAnsi="Corbel"/>
          <w:b/>
          <w:sz w:val="24"/>
          <w:szCs w:val="24"/>
        </w:rPr>
        <w:t>uczenia sią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C767404" w14:textId="77777777" w:rsidTr="0071620A">
        <w:tc>
          <w:tcPr>
            <w:tcW w:w="1701" w:type="dxa"/>
            <w:vAlign w:val="center"/>
          </w:tcPr>
          <w:p w14:paraId="38085096" w14:textId="246F3B54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65662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684CD7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08677B" w14:textId="5B5DB03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684CD7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07769D1F" w14:textId="1BD87ACF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075508" w:rsidRPr="009C54AE" w14:paraId="4A473ED1" w14:textId="77777777" w:rsidTr="005E6E85">
        <w:tc>
          <w:tcPr>
            <w:tcW w:w="1701" w:type="dxa"/>
          </w:tcPr>
          <w:p w14:paraId="174DC1C8" w14:textId="77777777" w:rsidR="00075508" w:rsidRPr="00075508" w:rsidRDefault="00075508" w:rsidP="000755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550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D0FC0BE" w14:textId="1CA7837E" w:rsidR="00075508" w:rsidRPr="00075508" w:rsidRDefault="003C3939" w:rsidP="0007550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A46DE">
              <w:rPr>
                <w:rFonts w:ascii="Corbel" w:hAnsi="Corbel"/>
                <w:sz w:val="24"/>
                <w:szCs w:val="24"/>
              </w:rPr>
              <w:t>na i rozumie podstawowe pojęcia z zakresu: statystyki opisowej, dynamiki zjawisk, ekonomii oraz procesów rynkowych; rozumie powiązania ekonomii z metodami ilościowymi, w tym z dynamiką różnorodnych procesów zachodzących w gospodarce i w życiu społecznym.</w:t>
            </w:r>
          </w:p>
        </w:tc>
        <w:tc>
          <w:tcPr>
            <w:tcW w:w="1873" w:type="dxa"/>
          </w:tcPr>
          <w:p w14:paraId="0061FD83" w14:textId="77777777" w:rsidR="00075508" w:rsidRPr="00075508" w:rsidRDefault="0065662D" w:rsidP="006566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75508" w:rsidRPr="00075508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075508" w:rsidRPr="009C54AE" w14:paraId="40ADAABD" w14:textId="77777777" w:rsidTr="005E6E85">
        <w:tc>
          <w:tcPr>
            <w:tcW w:w="1701" w:type="dxa"/>
          </w:tcPr>
          <w:p w14:paraId="2A41A28F" w14:textId="77777777" w:rsidR="00075508" w:rsidRPr="00075508" w:rsidRDefault="00075508" w:rsidP="000755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550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060684" w14:textId="4DD40B74" w:rsidR="00075508" w:rsidRPr="001A46DE" w:rsidRDefault="003C3939" w:rsidP="0007550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A46DE" w:rsidRPr="001A46DE">
              <w:rPr>
                <w:rFonts w:ascii="Corbel" w:hAnsi="Corbel"/>
                <w:sz w:val="24"/>
                <w:szCs w:val="24"/>
              </w:rPr>
              <w:t xml:space="preserve">na i </w:t>
            </w:r>
            <w:proofErr w:type="gramStart"/>
            <w:r w:rsidR="001A46DE" w:rsidRPr="001A46DE">
              <w:rPr>
                <w:rFonts w:ascii="Corbel" w:hAnsi="Corbel"/>
                <w:sz w:val="24"/>
                <w:szCs w:val="24"/>
              </w:rPr>
              <w:t>rozumie</w:t>
            </w:r>
            <w:proofErr w:type="gramEnd"/>
            <w:r w:rsidR="001A46DE" w:rsidRPr="001A46DE">
              <w:rPr>
                <w:rFonts w:ascii="Corbel" w:hAnsi="Corbel"/>
                <w:sz w:val="24"/>
                <w:szCs w:val="24"/>
              </w:rPr>
              <w:t xml:space="preserve"> jak </w:t>
            </w:r>
            <w:r w:rsidR="001A46DE">
              <w:rPr>
                <w:rFonts w:ascii="Corbel" w:hAnsi="Corbel"/>
                <w:sz w:val="24"/>
                <w:szCs w:val="24"/>
              </w:rPr>
              <w:t xml:space="preserve">stosować odpowiednie metody i prezentacji danych z zakresu </w:t>
            </w:r>
            <w:r w:rsidR="005B1A3D">
              <w:rPr>
                <w:rFonts w:ascii="Corbel" w:hAnsi="Corbel"/>
                <w:sz w:val="24"/>
                <w:szCs w:val="24"/>
              </w:rPr>
              <w:t>ekonomii, w tym procesów rynkowych.</w:t>
            </w:r>
          </w:p>
        </w:tc>
        <w:tc>
          <w:tcPr>
            <w:tcW w:w="1873" w:type="dxa"/>
          </w:tcPr>
          <w:p w14:paraId="482EA646" w14:textId="43C1FED3" w:rsidR="00075508" w:rsidRPr="00075508" w:rsidRDefault="0065662D" w:rsidP="001A46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A46D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1A46DE" w:rsidRPr="009C54AE" w14:paraId="66AB1A3C" w14:textId="77777777" w:rsidTr="005E6E85">
        <w:tc>
          <w:tcPr>
            <w:tcW w:w="1701" w:type="dxa"/>
          </w:tcPr>
          <w:p w14:paraId="15CC9F24" w14:textId="2765ADC2" w:rsidR="001A46DE" w:rsidRPr="00075508" w:rsidRDefault="001A46DE" w:rsidP="000755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601F241" w14:textId="33D83921" w:rsidR="001A46DE" w:rsidRPr="00075508" w:rsidRDefault="003C3939" w:rsidP="00075508">
            <w:pPr>
              <w:spacing w:after="0"/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B1A3D">
              <w:rPr>
                <w:rFonts w:ascii="Corbel" w:hAnsi="Corbel"/>
                <w:sz w:val="24"/>
                <w:szCs w:val="24"/>
              </w:rPr>
              <w:t>otrafi analizować zjawiska, ich uwarunkowania i przyczyny oraz dynamikę procesów zachodzących w gospodarce.</w:t>
            </w:r>
          </w:p>
        </w:tc>
        <w:tc>
          <w:tcPr>
            <w:tcW w:w="1873" w:type="dxa"/>
          </w:tcPr>
          <w:p w14:paraId="73B7A112" w14:textId="6FCD49C2" w:rsidR="001A46DE" w:rsidRDefault="001A46DE" w:rsidP="001A46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75508" w:rsidRPr="009C54AE" w14:paraId="729468F7" w14:textId="77777777" w:rsidTr="005E6E85">
        <w:tc>
          <w:tcPr>
            <w:tcW w:w="1701" w:type="dxa"/>
          </w:tcPr>
          <w:p w14:paraId="617BF04C" w14:textId="4023DD10" w:rsidR="00075508" w:rsidRPr="00075508" w:rsidRDefault="00075508" w:rsidP="000755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550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A46D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ABE7311" w14:textId="11620FA1" w:rsidR="00075508" w:rsidRPr="00075508" w:rsidRDefault="003C3939" w:rsidP="00075508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="005B1A3D" w:rsidRPr="005B1A3D">
              <w:rPr>
                <w:rFonts w:ascii="Corbel" w:hAnsi="Corbel"/>
                <w:sz w:val="24"/>
                <w:szCs w:val="24"/>
              </w:rPr>
              <w:t>est gotó</w:t>
            </w:r>
            <w:r w:rsidR="005B1A3D">
              <w:rPr>
                <w:rFonts w:ascii="Corbel" w:hAnsi="Corbel"/>
                <w:sz w:val="24"/>
                <w:szCs w:val="24"/>
              </w:rPr>
              <w:t xml:space="preserve">w do uznania znaczenia wiedzy z zakresu metod ilościowych (w tym analizy dynamiki) w rozwiązywaniu problemów ekonomicznych o charakterze poznawczym i </w:t>
            </w:r>
            <w:r w:rsidR="005B1A3D">
              <w:rPr>
                <w:rFonts w:ascii="Corbel" w:hAnsi="Corbel"/>
                <w:sz w:val="24"/>
                <w:szCs w:val="24"/>
              </w:rPr>
              <w:lastRenderedPageBreak/>
              <w:t xml:space="preserve">praktycznym oraz konfrontowania </w:t>
            </w:r>
            <w:r w:rsidR="001550B6">
              <w:rPr>
                <w:rFonts w:ascii="Corbel" w:hAnsi="Corbel"/>
                <w:sz w:val="24"/>
                <w:szCs w:val="24"/>
              </w:rPr>
              <w:t>jej</w:t>
            </w:r>
            <w:r w:rsidR="005B1A3D">
              <w:rPr>
                <w:rFonts w:ascii="Corbel" w:hAnsi="Corbel"/>
                <w:sz w:val="24"/>
                <w:szCs w:val="24"/>
              </w:rPr>
              <w:t xml:space="preserve"> z przedstawicielami praktyki gospodarczej w kontekście realizacji projektów badawczych. </w:t>
            </w:r>
          </w:p>
        </w:tc>
        <w:tc>
          <w:tcPr>
            <w:tcW w:w="1873" w:type="dxa"/>
          </w:tcPr>
          <w:p w14:paraId="27513CC0" w14:textId="04BBF0B8" w:rsidR="00075508" w:rsidRPr="00075508" w:rsidRDefault="0065662D" w:rsidP="006566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</w:t>
            </w:r>
            <w:r w:rsidR="001A46D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428BB6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D40757" w14:textId="7424AFFE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4F72DDF3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F9CBF4" w14:textId="77777777" w:rsidTr="00684CD7">
        <w:tc>
          <w:tcPr>
            <w:tcW w:w="9520" w:type="dxa"/>
          </w:tcPr>
          <w:p w14:paraId="04B99E4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75AA" w:rsidRPr="009C54AE" w14:paraId="0F0A2B9F" w14:textId="77777777" w:rsidTr="00684CD7">
        <w:tc>
          <w:tcPr>
            <w:tcW w:w="9520" w:type="dxa"/>
          </w:tcPr>
          <w:p w14:paraId="0D123865" w14:textId="77777777" w:rsidR="00F275AA" w:rsidRPr="00F275AA" w:rsidRDefault="00F275AA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>Szeregi czasowe – ich istota i rodzaje; składowe szeregu czasowego; podstawowe rodzaje zjawisk rynkowych; źródła informacji o szeregach czasowych zjawisk rynkowych</w:t>
            </w:r>
          </w:p>
        </w:tc>
      </w:tr>
      <w:tr w:rsidR="00F275AA" w:rsidRPr="009C54AE" w14:paraId="4CA37B5A" w14:textId="77777777" w:rsidTr="00684CD7">
        <w:tc>
          <w:tcPr>
            <w:tcW w:w="9520" w:type="dxa"/>
          </w:tcPr>
          <w:p w14:paraId="14383DB1" w14:textId="5B433A34" w:rsidR="00F275AA" w:rsidRPr="00F275AA" w:rsidRDefault="00F275AA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 xml:space="preserve">Indywidualne </w:t>
            </w:r>
            <w:r w:rsidR="00E825D0">
              <w:rPr>
                <w:rFonts w:ascii="Corbel" w:hAnsi="Corbel"/>
                <w:sz w:val="24"/>
                <w:szCs w:val="24"/>
              </w:rPr>
              <w:t>mierniki</w:t>
            </w:r>
            <w:r w:rsidRPr="00F275AA">
              <w:rPr>
                <w:rFonts w:ascii="Corbel" w:hAnsi="Corbel"/>
                <w:sz w:val="24"/>
                <w:szCs w:val="24"/>
              </w:rPr>
              <w:t xml:space="preserve"> dynamiki </w:t>
            </w:r>
            <w:r w:rsidR="00D965C1">
              <w:rPr>
                <w:rFonts w:ascii="Corbel" w:hAnsi="Corbel"/>
                <w:sz w:val="24"/>
                <w:szCs w:val="24"/>
              </w:rPr>
              <w:t>– przyrosty bezw</w:t>
            </w:r>
            <w:r w:rsidR="00B90619">
              <w:rPr>
                <w:rFonts w:ascii="Corbel" w:hAnsi="Corbel"/>
                <w:sz w:val="24"/>
                <w:szCs w:val="24"/>
              </w:rPr>
              <w:t xml:space="preserve">zględne, względne oraz </w:t>
            </w:r>
            <w:r w:rsidR="00E825D0">
              <w:rPr>
                <w:rFonts w:ascii="Corbel" w:hAnsi="Corbel"/>
                <w:sz w:val="24"/>
                <w:szCs w:val="24"/>
              </w:rPr>
              <w:t xml:space="preserve">indeksy </w:t>
            </w:r>
            <w:r w:rsidR="005302ED">
              <w:rPr>
                <w:rFonts w:ascii="Corbel" w:hAnsi="Corbel"/>
                <w:sz w:val="24"/>
                <w:szCs w:val="24"/>
              </w:rPr>
              <w:t>o podstawie stałej i zmiennej.</w:t>
            </w:r>
          </w:p>
        </w:tc>
      </w:tr>
      <w:tr w:rsidR="00F275AA" w:rsidRPr="009C54AE" w14:paraId="01BAB243" w14:textId="77777777" w:rsidTr="00684CD7">
        <w:tc>
          <w:tcPr>
            <w:tcW w:w="9520" w:type="dxa"/>
          </w:tcPr>
          <w:p w14:paraId="36C0138C" w14:textId="26109CB0" w:rsidR="00F275AA" w:rsidRPr="00F275AA" w:rsidRDefault="00F275AA" w:rsidP="000B3122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>Agregatowe ws</w:t>
            </w:r>
            <w:r w:rsidR="00131DD2">
              <w:rPr>
                <w:rFonts w:ascii="Corbel" w:hAnsi="Corbel"/>
                <w:sz w:val="24"/>
                <w:szCs w:val="24"/>
              </w:rPr>
              <w:t>kaźniki</w:t>
            </w:r>
            <w:r w:rsidRPr="00F275AA">
              <w:rPr>
                <w:rFonts w:ascii="Corbel" w:hAnsi="Corbel"/>
                <w:sz w:val="24"/>
                <w:szCs w:val="24"/>
              </w:rPr>
              <w:t xml:space="preserve"> dynamiki wielkości absolutnych i wielkości względnych - rodzaje, procedury obliczeniowe, zastosowanie</w:t>
            </w:r>
          </w:p>
        </w:tc>
      </w:tr>
      <w:tr w:rsidR="00131DD2" w:rsidRPr="009C54AE" w14:paraId="2B6AC8C0" w14:textId="77777777" w:rsidTr="00684CD7">
        <w:tc>
          <w:tcPr>
            <w:tcW w:w="9520" w:type="dxa"/>
          </w:tcPr>
          <w:p w14:paraId="520BD803" w14:textId="26633C13" w:rsidR="00131DD2" w:rsidRPr="00F275AA" w:rsidRDefault="00D25E13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  <w:lang w:eastAsia="pl-PL"/>
              </w:rPr>
              <w:t>Analiza i opis dynamiki procesów rynkowych za pomocą funkcji trendu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275AA">
              <w:rPr>
                <w:rFonts w:ascii="Corbel" w:hAnsi="Corbel"/>
                <w:sz w:val="24"/>
                <w:szCs w:val="24"/>
                <w:lang w:eastAsia="pl-PL"/>
              </w:rPr>
              <w:t>- metody poszukiwania adekwatnej postaci funkcji trendu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="00F650E9">
              <w:rPr>
                <w:rFonts w:ascii="Corbel" w:hAnsi="Corbel"/>
                <w:sz w:val="24"/>
                <w:szCs w:val="24"/>
                <w:lang w:eastAsia="pl-PL"/>
              </w:rPr>
              <w:t>(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trend liniowy, wielomianowy, potęgowy, wykładniczy)</w:t>
            </w:r>
            <w:r w:rsidRPr="00F275AA">
              <w:rPr>
                <w:rFonts w:ascii="Corbel" w:hAnsi="Corbel"/>
                <w:sz w:val="24"/>
                <w:szCs w:val="24"/>
                <w:lang w:eastAsia="pl-PL"/>
              </w:rPr>
              <w:t xml:space="preserve"> - szacowanie tych funkcji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 weryfikacja,</w:t>
            </w:r>
            <w:r w:rsidRPr="00F275AA">
              <w:rPr>
                <w:rFonts w:ascii="Corbel" w:hAnsi="Corbel"/>
                <w:sz w:val="24"/>
                <w:szCs w:val="24"/>
                <w:lang w:eastAsia="pl-PL"/>
              </w:rPr>
              <w:t xml:space="preserve"> prognozowanie - analiza tych funkcji w związku z ich własnościami opisującymi, prognostycznymi i decyzyjnymi.</w:t>
            </w:r>
          </w:p>
        </w:tc>
      </w:tr>
      <w:tr w:rsidR="00395555" w:rsidRPr="009C54AE" w14:paraId="3B9CA6A4" w14:textId="77777777" w:rsidTr="00684CD7">
        <w:tc>
          <w:tcPr>
            <w:tcW w:w="9520" w:type="dxa"/>
          </w:tcPr>
          <w:p w14:paraId="66508F77" w14:textId="7EA09A9D" w:rsidR="00395555" w:rsidRPr="00F275AA" w:rsidRDefault="00193430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Badanie dynamiki zjawisk rynkowych podlegających </w:t>
            </w:r>
            <w:r w:rsidR="00165F6A">
              <w:rPr>
                <w:rFonts w:ascii="Corbel" w:hAnsi="Corbel"/>
                <w:sz w:val="24"/>
                <w:szCs w:val="24"/>
                <w:lang w:eastAsia="pl-PL"/>
              </w:rPr>
              <w:t xml:space="preserve">trendowi i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wahaniom sezonowym (addytywne i multiplikatywne wskaźniki sezonowości, trendy jednoimiennych okresów).</w:t>
            </w:r>
            <w:r w:rsidR="00807186">
              <w:rPr>
                <w:rFonts w:ascii="Corbel" w:hAnsi="Corbel"/>
                <w:sz w:val="24"/>
                <w:szCs w:val="24"/>
                <w:lang w:eastAsia="pl-PL"/>
              </w:rPr>
              <w:t xml:space="preserve"> Wykrywanie sezonowości </w:t>
            </w:r>
            <w:r w:rsidR="00E17774">
              <w:rPr>
                <w:rFonts w:ascii="Corbel" w:hAnsi="Corbel"/>
                <w:sz w:val="24"/>
                <w:szCs w:val="24"/>
                <w:lang w:eastAsia="pl-PL"/>
              </w:rPr>
              <w:t>zjawisk bez trendu.</w:t>
            </w:r>
          </w:p>
        </w:tc>
      </w:tr>
      <w:tr w:rsidR="00B77734" w:rsidRPr="009C54AE" w14:paraId="18C90DBF" w14:textId="77777777" w:rsidTr="00684CD7">
        <w:tc>
          <w:tcPr>
            <w:tcW w:w="9520" w:type="dxa"/>
          </w:tcPr>
          <w:p w14:paraId="0A59240F" w14:textId="75763FD3" w:rsidR="00B77734" w:rsidRDefault="006571B4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Definicje</w:t>
            </w:r>
            <w:r w:rsidR="000E1CEA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m</w:t>
            </w:r>
            <w:r w:rsidR="002176A8">
              <w:rPr>
                <w:rFonts w:ascii="Corbel" w:hAnsi="Corbel"/>
                <w:sz w:val="24"/>
                <w:szCs w:val="24"/>
                <w:lang w:eastAsia="pl-PL"/>
              </w:rPr>
              <w:t xml:space="preserve">etodologia </w:t>
            </w:r>
            <w:r w:rsidR="005D2918">
              <w:rPr>
                <w:rFonts w:ascii="Corbel" w:hAnsi="Corbel"/>
                <w:sz w:val="24"/>
                <w:szCs w:val="24"/>
                <w:lang w:eastAsia="pl-PL"/>
              </w:rPr>
              <w:t xml:space="preserve">obliczania </w:t>
            </w:r>
            <w:r w:rsidR="000E1CEA">
              <w:rPr>
                <w:rFonts w:ascii="Corbel" w:hAnsi="Corbel"/>
                <w:sz w:val="24"/>
                <w:szCs w:val="24"/>
                <w:lang w:eastAsia="pl-PL"/>
              </w:rPr>
              <w:t xml:space="preserve">oraz </w:t>
            </w:r>
            <w:r w:rsidR="00181BE8">
              <w:rPr>
                <w:rFonts w:ascii="Corbel" w:hAnsi="Corbel"/>
                <w:sz w:val="24"/>
                <w:szCs w:val="24"/>
                <w:lang w:eastAsia="pl-PL"/>
              </w:rPr>
              <w:t>ustalanie</w:t>
            </w:r>
            <w:r w:rsidR="000E1CEA">
              <w:rPr>
                <w:rFonts w:ascii="Corbel" w:hAnsi="Corbel"/>
                <w:sz w:val="24"/>
                <w:szCs w:val="24"/>
                <w:lang w:eastAsia="pl-PL"/>
              </w:rPr>
              <w:t xml:space="preserve"> dynamiki </w:t>
            </w:r>
            <w:r w:rsidR="00570A4D">
              <w:rPr>
                <w:rFonts w:ascii="Corbel" w:hAnsi="Corbel"/>
                <w:sz w:val="24"/>
                <w:szCs w:val="24"/>
                <w:lang w:eastAsia="pl-PL"/>
              </w:rPr>
              <w:t xml:space="preserve">indeksu </w:t>
            </w:r>
            <w:r w:rsidR="0018387E">
              <w:rPr>
                <w:rFonts w:ascii="Corbel" w:hAnsi="Corbel"/>
                <w:sz w:val="24"/>
                <w:szCs w:val="24"/>
                <w:lang w:eastAsia="pl-PL"/>
              </w:rPr>
              <w:t xml:space="preserve">produktu krajowego brutto (PKB), </w:t>
            </w:r>
            <w:r w:rsidR="00024F1C">
              <w:rPr>
                <w:rFonts w:ascii="Corbel" w:hAnsi="Corbel"/>
                <w:sz w:val="24"/>
                <w:szCs w:val="24"/>
                <w:lang w:eastAsia="pl-PL"/>
              </w:rPr>
              <w:t xml:space="preserve">indeksu cen towarów i usług </w:t>
            </w:r>
            <w:r w:rsidR="004C06AA">
              <w:rPr>
                <w:rFonts w:ascii="Corbel" w:hAnsi="Corbel"/>
                <w:sz w:val="24"/>
                <w:szCs w:val="24"/>
                <w:lang w:eastAsia="pl-PL"/>
              </w:rPr>
              <w:t>konsumpcyjnych</w:t>
            </w:r>
            <w:r w:rsidR="00024F1C">
              <w:rPr>
                <w:rFonts w:ascii="Corbel" w:hAnsi="Corbel"/>
                <w:sz w:val="24"/>
                <w:szCs w:val="24"/>
                <w:lang w:eastAsia="pl-PL"/>
              </w:rPr>
              <w:t xml:space="preserve"> (CPI</w:t>
            </w:r>
            <w:r w:rsidR="004C06AA">
              <w:rPr>
                <w:rFonts w:ascii="Corbel" w:hAnsi="Corbel"/>
                <w:sz w:val="24"/>
                <w:szCs w:val="24"/>
                <w:lang w:eastAsia="pl-PL"/>
              </w:rPr>
              <w:t xml:space="preserve">), </w:t>
            </w:r>
            <w:r w:rsidR="005D2918">
              <w:rPr>
                <w:rFonts w:ascii="Corbel" w:hAnsi="Corbel"/>
                <w:sz w:val="24"/>
                <w:szCs w:val="24"/>
                <w:lang w:eastAsia="pl-PL"/>
              </w:rPr>
              <w:t xml:space="preserve">indeksu cen producentów (PPI), </w:t>
            </w:r>
            <w:r w:rsidR="009A7073">
              <w:rPr>
                <w:rFonts w:ascii="Corbel" w:hAnsi="Corbel"/>
                <w:sz w:val="24"/>
                <w:szCs w:val="24"/>
                <w:lang w:eastAsia="pl-PL"/>
              </w:rPr>
              <w:t>wskaźników cen branżowych.</w:t>
            </w:r>
          </w:p>
        </w:tc>
      </w:tr>
      <w:tr w:rsidR="00753462" w:rsidRPr="009C54AE" w14:paraId="2846491D" w14:textId="77777777" w:rsidTr="00684CD7">
        <w:tc>
          <w:tcPr>
            <w:tcW w:w="9520" w:type="dxa"/>
          </w:tcPr>
          <w:p w14:paraId="3E5A4643" w14:textId="6D80DEEF" w:rsidR="00753462" w:rsidRDefault="009941CE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>Ustalanie dynamiki płac (dochodów) realnych w ujęciu globalnym oraz przekrojach kategorii społeczno-zawodowych</w:t>
            </w:r>
            <w:r w:rsidR="00E4048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A740D" w:rsidRPr="009C54AE" w14:paraId="30E6A433" w14:textId="77777777" w:rsidTr="00684CD7">
        <w:tc>
          <w:tcPr>
            <w:tcW w:w="9520" w:type="dxa"/>
          </w:tcPr>
          <w:p w14:paraId="09D0F8D4" w14:textId="719DE96B" w:rsidR="00FA740D" w:rsidRPr="00F275AA" w:rsidRDefault="00FA740D" w:rsidP="00FA740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>Ustalanie dynamiki nominalnych i realnych wydatków gospodarstw domowych w ujęciu globalnym i wybranych kategorii wydatków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A740D" w:rsidRPr="009C54AE" w14:paraId="7802D9ED" w14:textId="77777777" w:rsidTr="00684CD7">
        <w:tc>
          <w:tcPr>
            <w:tcW w:w="9520" w:type="dxa"/>
          </w:tcPr>
          <w:p w14:paraId="3D3010D7" w14:textId="61EEFD66" w:rsidR="00FA740D" w:rsidRPr="00F275AA" w:rsidRDefault="00FA740D" w:rsidP="00FA740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Ustalanie dynamiki cen podstawowych produktów i usług konsumpcyjnych.</w:t>
            </w:r>
          </w:p>
        </w:tc>
      </w:tr>
      <w:tr w:rsidR="00FA740D" w:rsidRPr="009C54AE" w14:paraId="4CF69AF5" w14:textId="77777777" w:rsidTr="00684CD7">
        <w:tc>
          <w:tcPr>
            <w:tcW w:w="9520" w:type="dxa"/>
          </w:tcPr>
          <w:p w14:paraId="3F30C4B1" w14:textId="79AAF794" w:rsidR="00FA740D" w:rsidRDefault="00FA740D" w:rsidP="00FA740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Ustalanie dynamiki wybranych cen w budownictwie, energetyce, rolnictwie i usługach.</w:t>
            </w:r>
          </w:p>
        </w:tc>
      </w:tr>
    </w:tbl>
    <w:p w14:paraId="3DA071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286A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C7DFE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64450" w14:textId="77777777" w:rsidR="00E21E7D" w:rsidRPr="00F275AA" w:rsidRDefault="00F275AA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275AA">
        <w:rPr>
          <w:rFonts w:ascii="Corbel" w:hAnsi="Corbel"/>
          <w:b w:val="0"/>
          <w:smallCaps w:val="0"/>
          <w:szCs w:val="24"/>
        </w:rPr>
        <w:t>Ćwiczenia obejmujące rozwiązywanie zadań, analizę i interpretację otrzymanych wyników, pracę zespołową</w:t>
      </w:r>
      <w:r>
        <w:rPr>
          <w:rFonts w:ascii="Corbel" w:hAnsi="Corbel"/>
          <w:b w:val="0"/>
          <w:smallCaps w:val="0"/>
          <w:szCs w:val="24"/>
        </w:rPr>
        <w:t xml:space="preserve"> oraz dyskusję</w:t>
      </w:r>
    </w:p>
    <w:p w14:paraId="4D979278" w14:textId="77777777" w:rsidR="0085747A" w:rsidRPr="009C54AE" w:rsidRDefault="00153C41" w:rsidP="00F275A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4ADAE48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A7DEE3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280E97" w14:textId="56BFDB7B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684CD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457AFB7C" w14:textId="77777777" w:rsidTr="0077496E">
        <w:tc>
          <w:tcPr>
            <w:tcW w:w="2377" w:type="dxa"/>
            <w:vAlign w:val="center"/>
          </w:tcPr>
          <w:p w14:paraId="07C49E8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14:paraId="1D03966A" w14:textId="6D380E9D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84C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DAE186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EB149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781B14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75AA" w:rsidRPr="002E7946" w14:paraId="7B4BBFBE" w14:textId="77777777" w:rsidTr="007749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A648" w14:textId="77777777" w:rsidR="00F275AA" w:rsidRPr="00F275AA" w:rsidRDefault="00F275AA" w:rsidP="00F275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D0A7" w14:textId="0E41C9E4" w:rsidR="00F275AA" w:rsidRPr="00F275AA" w:rsidRDefault="000D6363" w:rsidP="00F275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F275AA"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6EDD" w14:textId="77777777" w:rsidR="00F275AA" w:rsidRPr="00F275AA" w:rsidRDefault="00F275AA" w:rsidP="000B3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F275AA" w:rsidRPr="002E7946" w14:paraId="117E3F4F" w14:textId="77777777" w:rsidTr="007749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C35A" w14:textId="77777777" w:rsidR="00F275AA" w:rsidRPr="00F275AA" w:rsidRDefault="00F275AA" w:rsidP="00F275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 02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19C1" w14:textId="61FB62D1" w:rsidR="00F275AA" w:rsidRPr="00F275AA" w:rsidRDefault="000D6363" w:rsidP="00F275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F275AA"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</w:t>
            </w:r>
            <w:proofErr w:type="gramEnd"/>
            <w:r w:rsidR="00F275AA"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 pisemny, obserwacja i ocena pracy na ćwiczeniach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D495" w14:textId="77777777" w:rsidR="00F275AA" w:rsidRPr="00F275AA" w:rsidRDefault="00F275AA" w:rsidP="000B3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F275AA" w:rsidRPr="002E7946" w14:paraId="454BA1D9" w14:textId="77777777" w:rsidTr="007749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71BF" w14:textId="77777777" w:rsidR="00F275AA" w:rsidRPr="00F275AA" w:rsidRDefault="00F275AA" w:rsidP="00F275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8122" w14:textId="3BFC0200" w:rsidR="00F275AA" w:rsidRPr="00F275AA" w:rsidRDefault="00112E05" w:rsidP="00F275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F275AA"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egzamin pisemny, obserwacja i ocena pracy na ćwiczeniach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B989" w14:textId="77777777" w:rsidR="00F275AA" w:rsidRPr="00F275AA" w:rsidRDefault="00F275AA" w:rsidP="000B3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7496E" w:rsidRPr="002E7946" w14:paraId="3EE04D4E" w14:textId="77777777" w:rsidTr="007749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F85" w14:textId="7F21E187" w:rsidR="0077496E" w:rsidRPr="00F275AA" w:rsidRDefault="0077496E" w:rsidP="00A569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BAE6" w14:textId="1C8749B2" w:rsidR="0077496E" w:rsidRPr="00F275AA" w:rsidRDefault="0077496E" w:rsidP="00A5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i ocena pracy na ćwiczeniach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E245" w14:textId="77777777" w:rsidR="0077496E" w:rsidRPr="00F275AA" w:rsidRDefault="0077496E" w:rsidP="00A56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018CDCF3" w14:textId="77777777" w:rsidR="00F275AA" w:rsidRDefault="00F275A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C0DA5D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47E3EF7A">
        <w:rPr>
          <w:rFonts w:ascii="Corbel" w:hAnsi="Corbel"/>
          <w:smallCaps w:val="0"/>
        </w:rPr>
        <w:t xml:space="preserve">4.2 </w:t>
      </w:r>
      <w:r w:rsidR="0085747A" w:rsidRPr="47E3EF7A">
        <w:rPr>
          <w:rFonts w:ascii="Corbel" w:hAnsi="Corbel"/>
          <w:smallCaps w:val="0"/>
        </w:rPr>
        <w:t>Warunki zaliczenia przedmiotu (kryteria oceniania)</w:t>
      </w:r>
      <w:r w:rsidR="00923D7D" w:rsidRPr="47E3EF7A">
        <w:rPr>
          <w:rFonts w:ascii="Corbel" w:hAnsi="Corbel"/>
          <w:smallCaps w:val="0"/>
        </w:rPr>
        <w:t xml:space="preserve"> </w:t>
      </w:r>
    </w:p>
    <w:p w14:paraId="1DA7AFB0" w14:textId="639C6370" w:rsidR="47E3EF7A" w:rsidRDefault="47E3EF7A" w:rsidP="47E3EF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E1A77F" w14:textId="77777777" w:rsidTr="2675C484">
        <w:trPr>
          <w:trHeight w:val="5550"/>
        </w:trPr>
        <w:tc>
          <w:tcPr>
            <w:tcW w:w="9670" w:type="dxa"/>
          </w:tcPr>
          <w:p w14:paraId="3909F7D8" w14:textId="2D1191EE" w:rsidR="7E544C6C" w:rsidRDefault="7E544C6C" w:rsidP="0014565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Zaliczenie</w:t>
            </w:r>
          </w:p>
          <w:p w14:paraId="0D3B6C0A" w14:textId="61D860FE" w:rsidR="65ADA6FE" w:rsidRDefault="65ADA6FE" w:rsidP="0014565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75% ocen</w:t>
            </w:r>
            <w:r w:rsidR="00CF4D59">
              <w:rPr>
                <w:rFonts w:ascii="Corbel" w:eastAsia="Corbel" w:hAnsi="Corbel" w:cs="Corbel"/>
                <w:sz w:val="24"/>
                <w:szCs w:val="24"/>
              </w:rPr>
              <w:t xml:space="preserve">a z pracy </w:t>
            </w:r>
            <w:proofErr w:type="gramStart"/>
            <w:r w:rsidR="00CF4D59">
              <w:rPr>
                <w:rFonts w:ascii="Corbel" w:eastAsia="Corbel" w:hAnsi="Corbel" w:cs="Corbel"/>
                <w:sz w:val="24"/>
                <w:szCs w:val="24"/>
              </w:rPr>
              <w:t>projektowej</w:t>
            </w:r>
            <w:r w:rsidR="00647C18"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 25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% ocena z </w:t>
            </w:r>
            <w:r w:rsidR="00647C18">
              <w:rPr>
                <w:rFonts w:ascii="Corbel" w:eastAsia="Corbel" w:hAnsi="Corbel" w:cs="Corbel"/>
                <w:sz w:val="24"/>
                <w:szCs w:val="24"/>
              </w:rPr>
              <w:t>referatu</w:t>
            </w:r>
          </w:p>
          <w:p w14:paraId="7F159346" w14:textId="30AFFD12" w:rsidR="65ADA6FE" w:rsidRDefault="65ADA6FE" w:rsidP="00E16C67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Punkty uzyskane za </w:t>
            </w:r>
            <w:r w:rsidR="00647C18">
              <w:rPr>
                <w:rFonts w:ascii="Corbel" w:eastAsia="Corbel" w:hAnsi="Corbel" w:cs="Corbel"/>
                <w:sz w:val="24"/>
                <w:szCs w:val="24"/>
              </w:rPr>
              <w:t>referat</w:t>
            </w:r>
            <w:r w:rsidR="5ED847F0" w:rsidRPr="47E3EF7A">
              <w:rPr>
                <w:rFonts w:ascii="Corbel" w:eastAsia="Corbel" w:hAnsi="Corbel" w:cs="Corbel"/>
                <w:sz w:val="24"/>
                <w:szCs w:val="24"/>
              </w:rPr>
              <w:t xml:space="preserve"> i pracę proje</w:t>
            </w:r>
            <w:r w:rsidR="00211F2E" w:rsidRPr="47E3EF7A">
              <w:rPr>
                <w:rFonts w:ascii="Corbel" w:eastAsia="Corbel" w:hAnsi="Corbel" w:cs="Corbel"/>
                <w:sz w:val="24"/>
                <w:szCs w:val="24"/>
              </w:rPr>
              <w:t>k</w:t>
            </w:r>
            <w:r w:rsidR="5ED847F0" w:rsidRPr="47E3EF7A">
              <w:rPr>
                <w:rFonts w:ascii="Corbel" w:eastAsia="Corbel" w:hAnsi="Corbel" w:cs="Corbel"/>
                <w:sz w:val="24"/>
                <w:szCs w:val="24"/>
              </w:rPr>
              <w:t>tową</w:t>
            </w: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 przeliczane </w:t>
            </w:r>
            <w:r w:rsidR="30A094F9" w:rsidRPr="47E3EF7A">
              <w:rPr>
                <w:rFonts w:ascii="Corbel" w:eastAsia="Corbel" w:hAnsi="Corbel" w:cs="Corbel"/>
                <w:sz w:val="24"/>
                <w:szCs w:val="24"/>
              </w:rPr>
              <w:t xml:space="preserve">są </w:t>
            </w:r>
            <w:r w:rsidRPr="47E3EF7A">
              <w:rPr>
                <w:rFonts w:ascii="Corbel" w:eastAsia="Corbel" w:hAnsi="Corbel" w:cs="Corbel"/>
                <w:sz w:val="24"/>
                <w:szCs w:val="24"/>
              </w:rPr>
              <w:t>na procenty, którym odpowiadają oceny</w:t>
            </w:r>
          </w:p>
          <w:p w14:paraId="1AD70494" w14:textId="4B832A93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do 50% - niedostateczn</w:t>
            </w:r>
            <w:r w:rsidR="5BCA6EBC" w:rsidRPr="47E3EF7A">
              <w:rPr>
                <w:rFonts w:ascii="Corbel" w:eastAsia="Corbel" w:hAnsi="Corbel" w:cs="Corbel"/>
                <w:sz w:val="24"/>
                <w:szCs w:val="24"/>
              </w:rPr>
              <w:t>y</w:t>
            </w:r>
          </w:p>
          <w:p w14:paraId="0934CAD8" w14:textId="261F6AC4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51% - 60% - dostateczny</w:t>
            </w:r>
          </w:p>
          <w:p w14:paraId="79082949" w14:textId="48AD0841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61% - 70% - dostateczny plus</w:t>
            </w:r>
          </w:p>
          <w:p w14:paraId="535A9F9C" w14:textId="381BFAC9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71% - 80% - dobry</w:t>
            </w:r>
          </w:p>
          <w:p w14:paraId="3DDAC49F" w14:textId="0B4F6BA8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81% </w:t>
            </w:r>
            <w:proofErr w:type="gramStart"/>
            <w:r w:rsidRPr="47E3EF7A">
              <w:rPr>
                <w:rFonts w:ascii="Corbel" w:eastAsia="Corbel" w:hAnsi="Corbel" w:cs="Corbel"/>
                <w:sz w:val="24"/>
                <w:szCs w:val="24"/>
              </w:rPr>
              <w:t>-  90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>% - dobry plus</w:t>
            </w:r>
          </w:p>
          <w:p w14:paraId="6556BD04" w14:textId="255D2903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91% </w:t>
            </w:r>
            <w:proofErr w:type="gramStart"/>
            <w:r w:rsidRPr="47E3EF7A">
              <w:rPr>
                <w:rFonts w:ascii="Corbel" w:eastAsia="Corbel" w:hAnsi="Corbel" w:cs="Corbel"/>
                <w:sz w:val="24"/>
                <w:szCs w:val="24"/>
              </w:rPr>
              <w:t>-  100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>% - bardzo dobry</w:t>
            </w:r>
          </w:p>
          <w:p w14:paraId="0D93806F" w14:textId="34065BA1" w:rsidR="65ADA6FE" w:rsidRDefault="65ADA6FE" w:rsidP="0014565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Egzamin</w:t>
            </w:r>
          </w:p>
          <w:p w14:paraId="1DA5B9B7" w14:textId="742FC399" w:rsidR="65ADA6FE" w:rsidRPr="00E16C67" w:rsidRDefault="65ADA6FE" w:rsidP="00E16C67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16C67">
              <w:rPr>
                <w:rFonts w:ascii="Corbel" w:eastAsia="Corbel" w:hAnsi="Corbel" w:cs="Corbel"/>
                <w:sz w:val="24"/>
                <w:szCs w:val="24"/>
              </w:rPr>
              <w:t>Warunkiem dopuszczenia do egzaminu jest zaliczenie ćwiczeń. Egzamin odbywa się w formie pisemnej</w:t>
            </w:r>
            <w:r w:rsidR="6BA4BB62" w:rsidRPr="00E16C67">
              <w:rPr>
                <w:rFonts w:ascii="Corbel" w:eastAsia="Corbel" w:hAnsi="Corbel" w:cs="Corbel"/>
                <w:sz w:val="24"/>
                <w:szCs w:val="24"/>
              </w:rPr>
              <w:t>.</w:t>
            </w:r>
            <w:r w:rsidRPr="00E16C6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609D5C60" w:rsidRPr="00E16C67">
              <w:rPr>
                <w:rFonts w:ascii="Corbel" w:eastAsia="Corbel" w:hAnsi="Corbel" w:cs="Corbel"/>
                <w:sz w:val="24"/>
                <w:szCs w:val="24"/>
              </w:rPr>
              <w:t>Uzyskane punkty przeliczane są na procenty, wg kryterium:</w:t>
            </w:r>
          </w:p>
          <w:p w14:paraId="11F50847" w14:textId="7D86DE21" w:rsidR="74C18763" w:rsidRDefault="74C18763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do 50% - niedostateczny</w:t>
            </w:r>
          </w:p>
          <w:p w14:paraId="5AA7ECFF" w14:textId="47D821C2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51% - 60% - dostateczny</w:t>
            </w:r>
          </w:p>
          <w:p w14:paraId="338A89DA" w14:textId="3D03DBA7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61% - 70% - dostateczny plus</w:t>
            </w:r>
          </w:p>
          <w:p w14:paraId="60C359E8" w14:textId="2C6C5E1B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71% - 80% - dobry</w:t>
            </w:r>
          </w:p>
          <w:p w14:paraId="5645BAB3" w14:textId="1A2351FF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81% </w:t>
            </w:r>
            <w:proofErr w:type="gramStart"/>
            <w:r w:rsidRPr="47E3EF7A">
              <w:rPr>
                <w:rFonts w:ascii="Corbel" w:eastAsia="Corbel" w:hAnsi="Corbel" w:cs="Corbel"/>
                <w:sz w:val="24"/>
                <w:szCs w:val="24"/>
              </w:rPr>
              <w:t>-  90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>% - dobry plus</w:t>
            </w:r>
          </w:p>
          <w:p w14:paraId="138EE8ED" w14:textId="5A860A4D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91% </w:t>
            </w:r>
            <w:proofErr w:type="gramStart"/>
            <w:r w:rsidRPr="47E3EF7A">
              <w:rPr>
                <w:rFonts w:ascii="Corbel" w:eastAsia="Corbel" w:hAnsi="Corbel" w:cs="Corbel"/>
                <w:sz w:val="24"/>
                <w:szCs w:val="24"/>
              </w:rPr>
              <w:t>-  100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>% - bardzo dobry</w:t>
            </w:r>
          </w:p>
          <w:p w14:paraId="4E299FBB" w14:textId="77777777" w:rsidR="0085747A" w:rsidRPr="009C54AE" w:rsidRDefault="0085747A" w:rsidP="00145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44E36F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37977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487856A" w14:textId="77777777" w:rsidTr="43FC2518">
        <w:tc>
          <w:tcPr>
            <w:tcW w:w="4962" w:type="dxa"/>
            <w:vAlign w:val="center"/>
          </w:tcPr>
          <w:p w14:paraId="43B9D6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5CDC9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9FBC036" w14:textId="77777777" w:rsidTr="43FC2518">
        <w:tc>
          <w:tcPr>
            <w:tcW w:w="4962" w:type="dxa"/>
          </w:tcPr>
          <w:p w14:paraId="1E161751" w14:textId="63C304C4" w:rsidR="0085747A" w:rsidRPr="009C54AE" w:rsidRDefault="00C61DC5" w:rsidP="006566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65662D">
              <w:rPr>
                <w:rFonts w:ascii="Corbel" w:hAnsi="Corbel"/>
                <w:sz w:val="24"/>
                <w:szCs w:val="24"/>
              </w:rPr>
              <w:t xml:space="preserve">z </w:t>
            </w:r>
            <w:r w:rsidR="00684CD7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892FCE" w14:textId="318FBF13" w:rsidR="0085747A" w:rsidRPr="009C54AE" w:rsidRDefault="43FC2518" w:rsidP="43FC2518">
            <w:pPr>
              <w:pStyle w:val="Akapitzlist"/>
              <w:spacing w:after="0" w:line="240" w:lineRule="auto"/>
              <w:ind w:left="0"/>
              <w:jc w:val="center"/>
            </w:pPr>
            <w:r w:rsidRPr="43FC251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3D77A7B" w14:textId="77777777" w:rsidTr="43FC2518">
        <w:tc>
          <w:tcPr>
            <w:tcW w:w="4962" w:type="dxa"/>
          </w:tcPr>
          <w:p w14:paraId="0A09B14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0E3E7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326EF5" w14:textId="3E6C653C" w:rsidR="00C61DC5" w:rsidRPr="009C54AE" w:rsidRDefault="43FC2518" w:rsidP="43FC2518">
            <w:pPr>
              <w:pStyle w:val="Akapitzlist"/>
              <w:spacing w:after="0" w:line="240" w:lineRule="auto"/>
              <w:ind w:left="0"/>
              <w:jc w:val="center"/>
            </w:pPr>
            <w:r w:rsidRPr="43FC251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E93EC5C" w14:textId="77777777" w:rsidTr="43FC2518">
        <w:tc>
          <w:tcPr>
            <w:tcW w:w="4962" w:type="dxa"/>
          </w:tcPr>
          <w:p w14:paraId="0C82937C" w14:textId="5109C5CD" w:rsidR="00C61DC5" w:rsidRPr="009C54AE" w:rsidRDefault="00C61DC5" w:rsidP="006566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5662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A6701A">
              <w:rPr>
                <w:rFonts w:ascii="Corbel" w:hAnsi="Corbel"/>
                <w:sz w:val="24"/>
                <w:szCs w:val="24"/>
              </w:rPr>
              <w:t xml:space="preserve"> (referat)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egzaminu, </w:t>
            </w:r>
            <w:r w:rsidR="004F53C3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860A483" w14:textId="5464C729" w:rsidR="00C61DC5" w:rsidRPr="009C54AE" w:rsidRDefault="490991A8" w:rsidP="00C42F0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3FC2518">
              <w:rPr>
                <w:rFonts w:ascii="Corbel" w:hAnsi="Corbel"/>
                <w:sz w:val="24"/>
                <w:szCs w:val="24"/>
              </w:rPr>
              <w:t>4</w:t>
            </w:r>
            <w:r w:rsidR="196DF9E4" w:rsidRPr="43FC251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34C9998" w14:textId="77777777" w:rsidTr="43FC2518">
        <w:tc>
          <w:tcPr>
            <w:tcW w:w="4962" w:type="dxa"/>
          </w:tcPr>
          <w:p w14:paraId="0BDF7D2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D14B90" w14:textId="2853B9A4" w:rsidR="0085747A" w:rsidRPr="009C54AE" w:rsidRDefault="43FC2518" w:rsidP="43FC2518">
            <w:pPr>
              <w:pStyle w:val="Akapitzlist"/>
              <w:spacing w:after="0" w:line="240" w:lineRule="auto"/>
              <w:ind w:left="0"/>
              <w:jc w:val="center"/>
            </w:pPr>
            <w:r w:rsidRPr="43FC251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C4A5071" w14:textId="77777777" w:rsidTr="43FC2518">
        <w:tc>
          <w:tcPr>
            <w:tcW w:w="4962" w:type="dxa"/>
          </w:tcPr>
          <w:p w14:paraId="3CAD449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2D5608" w14:textId="3BC5B758" w:rsidR="0085747A" w:rsidRPr="009C54AE" w:rsidRDefault="43FC2518" w:rsidP="43FC2518">
            <w:pPr>
              <w:pStyle w:val="Akapitzlist"/>
              <w:spacing w:after="0" w:line="240" w:lineRule="auto"/>
              <w:ind w:left="0"/>
              <w:jc w:val="center"/>
            </w:pPr>
            <w:r w:rsidRPr="43FC251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9FCC93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C0AF8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1AB8BE" w14:textId="284B39D8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F3390A3" w14:textId="77777777" w:rsidTr="004F53C3">
        <w:trPr>
          <w:trHeight w:val="397"/>
        </w:trPr>
        <w:tc>
          <w:tcPr>
            <w:tcW w:w="2359" w:type="pct"/>
          </w:tcPr>
          <w:p w14:paraId="242E1D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83548B9" w14:textId="77777777" w:rsidR="0085747A" w:rsidRPr="009C54AE" w:rsidRDefault="00CD7195" w:rsidP="00684C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C7BF012" w14:textId="77777777" w:rsidTr="004F53C3">
        <w:trPr>
          <w:trHeight w:val="397"/>
        </w:trPr>
        <w:tc>
          <w:tcPr>
            <w:tcW w:w="2359" w:type="pct"/>
          </w:tcPr>
          <w:p w14:paraId="084096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</w:tcPr>
          <w:p w14:paraId="30D0272E" w14:textId="77777777" w:rsidR="0085747A" w:rsidRPr="009C54AE" w:rsidRDefault="00CD7195" w:rsidP="00684C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B5ACA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AD02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65662D" w14:paraId="6B009D48" w14:textId="77777777" w:rsidTr="00684CD7">
        <w:trPr>
          <w:trHeight w:val="397"/>
        </w:trPr>
        <w:tc>
          <w:tcPr>
            <w:tcW w:w="5000" w:type="pct"/>
          </w:tcPr>
          <w:p w14:paraId="0D353500" w14:textId="52CF1E12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5662D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6EC177C5" w14:textId="5941F62A" w:rsidR="00370754" w:rsidRPr="00370754" w:rsidRDefault="00370754" w:rsidP="00684CD7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Statystyka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zastosowania w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ekonomii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analiza struktury zbiorowości statystycznej, szeregów czasowych oraz współzależności zjawisk / Hanna G. Adamkiewicz.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Gdańsk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Ośrodek Doradztwa i Doskonalenia Kadr, cop. 1996.</w:t>
            </w:r>
          </w:p>
          <w:p w14:paraId="528D85F1" w14:textId="170879B3" w:rsidR="00370754" w:rsidRPr="00370754" w:rsidRDefault="00370754" w:rsidP="00684CD7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Statystyka dla ekonomistów / Beata Pułaska-Turyna. - Wyd. 3 zm.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Difin, 2011.</w:t>
            </w:r>
          </w:p>
          <w:p w14:paraId="222C6B52" w14:textId="77777777" w:rsidR="00C42F0B" w:rsidRDefault="00370754" w:rsidP="00684CD7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Statystyka opisowa dla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ekonomistów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przykłady i zadania / Maria Balcerowicz-Szkutnik, Elżbieta Sojka, Włodzimierz Szkutnik.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Katowice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2014.</w:t>
            </w:r>
          </w:p>
          <w:p w14:paraId="47FDB474" w14:textId="0DF96D07" w:rsidR="007C6C3A" w:rsidRPr="00370754" w:rsidRDefault="007C6C3A" w:rsidP="00684CD7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Nieliniowa dynamika szeregów czasowych w badaniach ekonomicznych / Marek Nowiński. -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Wrocław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Wydaw. AE, 2007.</w:t>
            </w:r>
          </w:p>
        </w:tc>
      </w:tr>
      <w:tr w:rsidR="0085747A" w:rsidRPr="0065662D" w14:paraId="3958F73F" w14:textId="77777777" w:rsidTr="00684CD7">
        <w:trPr>
          <w:trHeight w:val="397"/>
        </w:trPr>
        <w:tc>
          <w:tcPr>
            <w:tcW w:w="5000" w:type="pct"/>
          </w:tcPr>
          <w:p w14:paraId="119EC1FA" w14:textId="77777777" w:rsidR="0085747A" w:rsidRPr="006566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5662D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47F9BA43" w14:textId="3D3C7C9E" w:rsidR="00370754" w:rsidRPr="00370754" w:rsidRDefault="00370754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370754">
              <w:rPr>
                <w:rFonts w:ascii="Corbel" w:hAnsi="Corbel"/>
                <w:b w:val="0"/>
                <w:smallCaps w:val="0"/>
                <w:szCs w:val="24"/>
              </w:rPr>
              <w:t>Procesy gospodarcze na poziomie państwa i przedsiębiorstwa / red. nauk. Wiesława Przybylska</w:t>
            </w:r>
            <w:r w:rsidR="007C6C3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Kapuścińska, Grzegorz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Mazur ;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Uniwersytet Ekonomiczny w Poznaniu.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Poznań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2016.</w:t>
            </w:r>
          </w:p>
          <w:p w14:paraId="4D721E09" w14:textId="77777777" w:rsidR="00C42F0B" w:rsidRDefault="00370754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Procesy gospodarczego i społecznego rozwoju wobec wyzwań współczesnego świata / red. nauk. Maria Bucka, Zbigniew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Mikołajewicz ;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[tł. Jacek Jędrzejowski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] ;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Uniwersytet Opolski, Polskie Towarzystwo Ekonomiczne. Oddział w Opolu.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Opole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Opolskiego, 2014.</w:t>
            </w:r>
          </w:p>
          <w:p w14:paraId="047EEE14" w14:textId="77777777" w:rsidR="007C6C3A" w:rsidRPr="007C6C3A" w:rsidRDefault="007C6C3A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Oszczędności i rozpiętości dochodowe a dynamika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gospodarcza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interakcje na przykładzie Polski / Bogumiła Szopa, Paweł Kawa, Jan Kultys. -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Kraków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Wydaw. Akademii Ekonomicznej, 2007.</w:t>
            </w:r>
          </w:p>
          <w:p w14:paraId="1C5B04D8" w14:textId="77777777" w:rsidR="007C6C3A" w:rsidRPr="00B42849" w:rsidRDefault="007C6C3A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Spirala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wzrostu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pieniądz, energia i kreatywność w dynamice procesów rynkowych / Hans Christoph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Binswanger ;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przekł. [z niem.] Joanna Gilewicz. -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Poznań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Zysk i S-ka Wydawnictwo, cop. 2011.</w:t>
            </w:r>
          </w:p>
          <w:p w14:paraId="7B6A5557" w14:textId="03E5A5E4" w:rsidR="00B42849" w:rsidRPr="00370754" w:rsidRDefault="00B42849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Zamożność dochodowa gospodarstw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domowych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determinanty, dynamika, zróżnicowanie przestrzenne / Anna Sączewska-Piotrowska. -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Katowice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2018.</w:t>
            </w:r>
          </w:p>
        </w:tc>
      </w:tr>
    </w:tbl>
    <w:p w14:paraId="251203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1C46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BAF53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E1E76" w14:textId="77777777" w:rsidR="009D0809" w:rsidRDefault="009D0809" w:rsidP="00C16ABF">
      <w:pPr>
        <w:spacing w:after="0" w:line="240" w:lineRule="auto"/>
      </w:pPr>
      <w:r>
        <w:separator/>
      </w:r>
    </w:p>
  </w:endnote>
  <w:endnote w:type="continuationSeparator" w:id="0">
    <w:p w14:paraId="5F1E0DC3" w14:textId="77777777" w:rsidR="009D0809" w:rsidRDefault="009D08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F171E" w14:textId="77777777" w:rsidR="009D0809" w:rsidRDefault="009D0809" w:rsidP="00C16ABF">
      <w:pPr>
        <w:spacing w:after="0" w:line="240" w:lineRule="auto"/>
      </w:pPr>
      <w:r>
        <w:separator/>
      </w:r>
    </w:p>
  </w:footnote>
  <w:footnote w:type="continuationSeparator" w:id="0">
    <w:p w14:paraId="768CC8FC" w14:textId="77777777" w:rsidR="009D0809" w:rsidRDefault="009D080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042C"/>
    <w:multiLevelType w:val="hybridMultilevel"/>
    <w:tmpl w:val="76B43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D2829"/>
    <w:multiLevelType w:val="hybridMultilevel"/>
    <w:tmpl w:val="E35A71A8"/>
    <w:lvl w:ilvl="0" w:tplc="AE86E10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6AFA62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D0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624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26F1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1AC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8A6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26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780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A01E7"/>
    <w:multiLevelType w:val="hybridMultilevel"/>
    <w:tmpl w:val="45CC1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C5ABF"/>
    <w:multiLevelType w:val="hybridMultilevel"/>
    <w:tmpl w:val="5A90B64C"/>
    <w:lvl w:ilvl="0" w:tplc="10F83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343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9EE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C1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580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526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72D3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4F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2AE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B0FA8"/>
    <w:multiLevelType w:val="hybridMultilevel"/>
    <w:tmpl w:val="B4826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61685"/>
    <w:multiLevelType w:val="multilevel"/>
    <w:tmpl w:val="4F1E8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9A0C14"/>
    <w:multiLevelType w:val="hybridMultilevel"/>
    <w:tmpl w:val="30021F80"/>
    <w:lvl w:ilvl="0" w:tplc="0415000F">
      <w:start w:val="1"/>
      <w:numFmt w:val="decimal"/>
      <w:lvlText w:val="%1."/>
      <w:lvlJc w:val="left"/>
      <w:pPr>
        <w:ind w:left="702" w:hanging="360"/>
      </w:p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339351576">
    <w:abstractNumId w:val="4"/>
  </w:num>
  <w:num w:numId="2" w16cid:durableId="1500190046">
    <w:abstractNumId w:val="1"/>
  </w:num>
  <w:num w:numId="3" w16cid:durableId="89007223">
    <w:abstractNumId w:val="2"/>
  </w:num>
  <w:num w:numId="4" w16cid:durableId="42340280">
    <w:abstractNumId w:val="0"/>
  </w:num>
  <w:num w:numId="5" w16cid:durableId="375810971">
    <w:abstractNumId w:val="3"/>
  </w:num>
  <w:num w:numId="6" w16cid:durableId="1297104789">
    <w:abstractNumId w:val="7"/>
  </w:num>
  <w:num w:numId="7" w16cid:durableId="1082528564">
    <w:abstractNumId w:val="5"/>
  </w:num>
  <w:num w:numId="8" w16cid:durableId="112407868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ECA"/>
    <w:rsid w:val="000048FD"/>
    <w:rsid w:val="000077B4"/>
    <w:rsid w:val="00011636"/>
    <w:rsid w:val="000146DB"/>
    <w:rsid w:val="00015B8F"/>
    <w:rsid w:val="00022ECE"/>
    <w:rsid w:val="00024F1C"/>
    <w:rsid w:val="00042A51"/>
    <w:rsid w:val="00042D2E"/>
    <w:rsid w:val="00044C82"/>
    <w:rsid w:val="00063DA7"/>
    <w:rsid w:val="00070ED6"/>
    <w:rsid w:val="000742DC"/>
    <w:rsid w:val="00074881"/>
    <w:rsid w:val="00075508"/>
    <w:rsid w:val="000767B3"/>
    <w:rsid w:val="00077C78"/>
    <w:rsid w:val="00084C12"/>
    <w:rsid w:val="00090197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6363"/>
    <w:rsid w:val="000E1CEA"/>
    <w:rsid w:val="000F1C57"/>
    <w:rsid w:val="000F5615"/>
    <w:rsid w:val="00104A5E"/>
    <w:rsid w:val="00112E05"/>
    <w:rsid w:val="00124BFF"/>
    <w:rsid w:val="0012560E"/>
    <w:rsid w:val="00127108"/>
    <w:rsid w:val="00127454"/>
    <w:rsid w:val="00131DD2"/>
    <w:rsid w:val="00133C82"/>
    <w:rsid w:val="0013479E"/>
    <w:rsid w:val="00134B13"/>
    <w:rsid w:val="00145650"/>
    <w:rsid w:val="00146BC0"/>
    <w:rsid w:val="00153C41"/>
    <w:rsid w:val="00154381"/>
    <w:rsid w:val="001550B6"/>
    <w:rsid w:val="00164FA7"/>
    <w:rsid w:val="00165F6A"/>
    <w:rsid w:val="00166A03"/>
    <w:rsid w:val="001718A7"/>
    <w:rsid w:val="001737CF"/>
    <w:rsid w:val="00176083"/>
    <w:rsid w:val="001769C5"/>
    <w:rsid w:val="00181BE8"/>
    <w:rsid w:val="0018387E"/>
    <w:rsid w:val="00192F37"/>
    <w:rsid w:val="00193430"/>
    <w:rsid w:val="001A46DE"/>
    <w:rsid w:val="001A70D2"/>
    <w:rsid w:val="001B1A2D"/>
    <w:rsid w:val="001B599D"/>
    <w:rsid w:val="001C42CE"/>
    <w:rsid w:val="001D657B"/>
    <w:rsid w:val="001D7B54"/>
    <w:rsid w:val="001E0209"/>
    <w:rsid w:val="001F1447"/>
    <w:rsid w:val="001F2CA2"/>
    <w:rsid w:val="00204FD8"/>
    <w:rsid w:val="00211F2E"/>
    <w:rsid w:val="002144C0"/>
    <w:rsid w:val="002176A8"/>
    <w:rsid w:val="0022477D"/>
    <w:rsid w:val="002336F9"/>
    <w:rsid w:val="0024028F"/>
    <w:rsid w:val="00244ABC"/>
    <w:rsid w:val="0028100F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716B"/>
    <w:rsid w:val="002F02A3"/>
    <w:rsid w:val="002F4ABE"/>
    <w:rsid w:val="003018BA"/>
    <w:rsid w:val="00305C92"/>
    <w:rsid w:val="0031047B"/>
    <w:rsid w:val="0031196B"/>
    <w:rsid w:val="003151C5"/>
    <w:rsid w:val="003343CF"/>
    <w:rsid w:val="00340D8D"/>
    <w:rsid w:val="00346FE9"/>
    <w:rsid w:val="0034759A"/>
    <w:rsid w:val="003503F6"/>
    <w:rsid w:val="003530C0"/>
    <w:rsid w:val="003530DD"/>
    <w:rsid w:val="00363F78"/>
    <w:rsid w:val="00370754"/>
    <w:rsid w:val="0038420D"/>
    <w:rsid w:val="00386E2A"/>
    <w:rsid w:val="00395555"/>
    <w:rsid w:val="003A0A5B"/>
    <w:rsid w:val="003A1176"/>
    <w:rsid w:val="003C0BAE"/>
    <w:rsid w:val="003C33F6"/>
    <w:rsid w:val="003C3939"/>
    <w:rsid w:val="003D18A9"/>
    <w:rsid w:val="003D6CE2"/>
    <w:rsid w:val="003E1941"/>
    <w:rsid w:val="003E2FE6"/>
    <w:rsid w:val="003E49D5"/>
    <w:rsid w:val="003F38C0"/>
    <w:rsid w:val="00400B2B"/>
    <w:rsid w:val="00414E3C"/>
    <w:rsid w:val="0042244A"/>
    <w:rsid w:val="0042745A"/>
    <w:rsid w:val="00431D5C"/>
    <w:rsid w:val="004362C6"/>
    <w:rsid w:val="00437FA2"/>
    <w:rsid w:val="00461EFC"/>
    <w:rsid w:val="00462B30"/>
    <w:rsid w:val="004652C2"/>
    <w:rsid w:val="00471326"/>
    <w:rsid w:val="004726B9"/>
    <w:rsid w:val="0047598D"/>
    <w:rsid w:val="004840FD"/>
    <w:rsid w:val="004841F0"/>
    <w:rsid w:val="00490F7D"/>
    <w:rsid w:val="00491678"/>
    <w:rsid w:val="00495948"/>
    <w:rsid w:val="004968E2"/>
    <w:rsid w:val="004A28A6"/>
    <w:rsid w:val="004A3EEA"/>
    <w:rsid w:val="004A4D1F"/>
    <w:rsid w:val="004C06AA"/>
    <w:rsid w:val="004D5282"/>
    <w:rsid w:val="004E4AAA"/>
    <w:rsid w:val="004F08D2"/>
    <w:rsid w:val="004F1551"/>
    <w:rsid w:val="004F53C3"/>
    <w:rsid w:val="004F55A3"/>
    <w:rsid w:val="00503724"/>
    <w:rsid w:val="00504030"/>
    <w:rsid w:val="0050496F"/>
    <w:rsid w:val="00513B6F"/>
    <w:rsid w:val="005151BA"/>
    <w:rsid w:val="00517C63"/>
    <w:rsid w:val="00525EEF"/>
    <w:rsid w:val="0052680F"/>
    <w:rsid w:val="005302ED"/>
    <w:rsid w:val="005363C4"/>
    <w:rsid w:val="00536BDE"/>
    <w:rsid w:val="005406B4"/>
    <w:rsid w:val="00540C1F"/>
    <w:rsid w:val="00543ACC"/>
    <w:rsid w:val="00563B0C"/>
    <w:rsid w:val="00570A4D"/>
    <w:rsid w:val="00575ED6"/>
    <w:rsid w:val="005A0855"/>
    <w:rsid w:val="005A3196"/>
    <w:rsid w:val="005A4BBC"/>
    <w:rsid w:val="005B1A3D"/>
    <w:rsid w:val="005C080F"/>
    <w:rsid w:val="005C15EE"/>
    <w:rsid w:val="005C32A9"/>
    <w:rsid w:val="005C55E5"/>
    <w:rsid w:val="005C696A"/>
    <w:rsid w:val="005D2918"/>
    <w:rsid w:val="005E6E85"/>
    <w:rsid w:val="005F31D2"/>
    <w:rsid w:val="006031FE"/>
    <w:rsid w:val="0061029B"/>
    <w:rsid w:val="0061363A"/>
    <w:rsid w:val="00617230"/>
    <w:rsid w:val="00621CE1"/>
    <w:rsid w:val="00647C18"/>
    <w:rsid w:val="00647FA8"/>
    <w:rsid w:val="0065662D"/>
    <w:rsid w:val="006571B4"/>
    <w:rsid w:val="006620D9"/>
    <w:rsid w:val="00671958"/>
    <w:rsid w:val="00675843"/>
    <w:rsid w:val="00684CD7"/>
    <w:rsid w:val="0069594F"/>
    <w:rsid w:val="00696477"/>
    <w:rsid w:val="006D050F"/>
    <w:rsid w:val="006D3EB0"/>
    <w:rsid w:val="006D6139"/>
    <w:rsid w:val="006E5D65"/>
    <w:rsid w:val="006F11C6"/>
    <w:rsid w:val="006F1282"/>
    <w:rsid w:val="006F1FBC"/>
    <w:rsid w:val="00706544"/>
    <w:rsid w:val="007072BA"/>
    <w:rsid w:val="0071620A"/>
    <w:rsid w:val="00724677"/>
    <w:rsid w:val="00725459"/>
    <w:rsid w:val="00734608"/>
    <w:rsid w:val="007368DA"/>
    <w:rsid w:val="00745302"/>
    <w:rsid w:val="007461D6"/>
    <w:rsid w:val="00746EC8"/>
    <w:rsid w:val="00750DE2"/>
    <w:rsid w:val="00753462"/>
    <w:rsid w:val="00763BF1"/>
    <w:rsid w:val="00766FD4"/>
    <w:rsid w:val="00773E9E"/>
    <w:rsid w:val="0077496E"/>
    <w:rsid w:val="0078168C"/>
    <w:rsid w:val="00790E27"/>
    <w:rsid w:val="007A4022"/>
    <w:rsid w:val="007A6E6E"/>
    <w:rsid w:val="007C3299"/>
    <w:rsid w:val="007C3BCC"/>
    <w:rsid w:val="007C6C3A"/>
    <w:rsid w:val="007D5181"/>
    <w:rsid w:val="007D6E56"/>
    <w:rsid w:val="007F4155"/>
    <w:rsid w:val="008015E3"/>
    <w:rsid w:val="00807186"/>
    <w:rsid w:val="00812035"/>
    <w:rsid w:val="0081707E"/>
    <w:rsid w:val="0082683D"/>
    <w:rsid w:val="00837B36"/>
    <w:rsid w:val="008449B3"/>
    <w:rsid w:val="0085747A"/>
    <w:rsid w:val="00881443"/>
    <w:rsid w:val="00884922"/>
    <w:rsid w:val="00885F64"/>
    <w:rsid w:val="008917F9"/>
    <w:rsid w:val="008A32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56F"/>
    <w:rsid w:val="00954A07"/>
    <w:rsid w:val="009941CE"/>
    <w:rsid w:val="00997F14"/>
    <w:rsid w:val="009A2587"/>
    <w:rsid w:val="009A7073"/>
    <w:rsid w:val="009A78D9"/>
    <w:rsid w:val="009C1246"/>
    <w:rsid w:val="009C3E31"/>
    <w:rsid w:val="009C54AE"/>
    <w:rsid w:val="009C788E"/>
    <w:rsid w:val="009D0809"/>
    <w:rsid w:val="009E3B41"/>
    <w:rsid w:val="009F3C5C"/>
    <w:rsid w:val="009F4610"/>
    <w:rsid w:val="00A00ECC"/>
    <w:rsid w:val="00A072DC"/>
    <w:rsid w:val="00A155EE"/>
    <w:rsid w:val="00A2245B"/>
    <w:rsid w:val="00A30110"/>
    <w:rsid w:val="00A33EA3"/>
    <w:rsid w:val="00A36899"/>
    <w:rsid w:val="00A371F6"/>
    <w:rsid w:val="00A43BF6"/>
    <w:rsid w:val="00A54817"/>
    <w:rsid w:val="00A601C8"/>
    <w:rsid w:val="00A60799"/>
    <w:rsid w:val="00A6701A"/>
    <w:rsid w:val="00A74C39"/>
    <w:rsid w:val="00A77307"/>
    <w:rsid w:val="00A93B85"/>
    <w:rsid w:val="00A97DE1"/>
    <w:rsid w:val="00AA5764"/>
    <w:rsid w:val="00AB053C"/>
    <w:rsid w:val="00AB19B9"/>
    <w:rsid w:val="00AD1146"/>
    <w:rsid w:val="00AD27D3"/>
    <w:rsid w:val="00AD66D6"/>
    <w:rsid w:val="00AE1160"/>
    <w:rsid w:val="00AE203C"/>
    <w:rsid w:val="00AE21AC"/>
    <w:rsid w:val="00AE2E74"/>
    <w:rsid w:val="00AE5FCB"/>
    <w:rsid w:val="00AF2C1E"/>
    <w:rsid w:val="00B06142"/>
    <w:rsid w:val="00B1311E"/>
    <w:rsid w:val="00B135B1"/>
    <w:rsid w:val="00B214BA"/>
    <w:rsid w:val="00B3130B"/>
    <w:rsid w:val="00B40ADB"/>
    <w:rsid w:val="00B42849"/>
    <w:rsid w:val="00B43B77"/>
    <w:rsid w:val="00B43E80"/>
    <w:rsid w:val="00B52A93"/>
    <w:rsid w:val="00B607DB"/>
    <w:rsid w:val="00B66529"/>
    <w:rsid w:val="00B75946"/>
    <w:rsid w:val="00B77734"/>
    <w:rsid w:val="00B8056E"/>
    <w:rsid w:val="00B819C8"/>
    <w:rsid w:val="00B82308"/>
    <w:rsid w:val="00B90619"/>
    <w:rsid w:val="00BB520A"/>
    <w:rsid w:val="00BB7C19"/>
    <w:rsid w:val="00BC2E4C"/>
    <w:rsid w:val="00BD3869"/>
    <w:rsid w:val="00BD66E9"/>
    <w:rsid w:val="00BF2C41"/>
    <w:rsid w:val="00C000CE"/>
    <w:rsid w:val="00C058B4"/>
    <w:rsid w:val="00C07EC2"/>
    <w:rsid w:val="00C131B5"/>
    <w:rsid w:val="00C16ABF"/>
    <w:rsid w:val="00C170AE"/>
    <w:rsid w:val="00C26CB7"/>
    <w:rsid w:val="00C324C1"/>
    <w:rsid w:val="00C36992"/>
    <w:rsid w:val="00C37677"/>
    <w:rsid w:val="00C42F0B"/>
    <w:rsid w:val="00C51B30"/>
    <w:rsid w:val="00C56036"/>
    <w:rsid w:val="00C61DC5"/>
    <w:rsid w:val="00C64F04"/>
    <w:rsid w:val="00C67E92"/>
    <w:rsid w:val="00C70A26"/>
    <w:rsid w:val="00C766DF"/>
    <w:rsid w:val="00C81013"/>
    <w:rsid w:val="00C86F41"/>
    <w:rsid w:val="00C94B98"/>
    <w:rsid w:val="00CA2B96"/>
    <w:rsid w:val="00CA5089"/>
    <w:rsid w:val="00CC4E01"/>
    <w:rsid w:val="00CC7909"/>
    <w:rsid w:val="00CD6897"/>
    <w:rsid w:val="00CD7195"/>
    <w:rsid w:val="00CE5BAC"/>
    <w:rsid w:val="00CF25BE"/>
    <w:rsid w:val="00CF4D59"/>
    <w:rsid w:val="00CF78ED"/>
    <w:rsid w:val="00D02B25"/>
    <w:rsid w:val="00D02EBA"/>
    <w:rsid w:val="00D03168"/>
    <w:rsid w:val="00D17C3C"/>
    <w:rsid w:val="00D25E13"/>
    <w:rsid w:val="00D26B2C"/>
    <w:rsid w:val="00D27A6E"/>
    <w:rsid w:val="00D352C9"/>
    <w:rsid w:val="00D425B2"/>
    <w:rsid w:val="00D552B2"/>
    <w:rsid w:val="00D608D1"/>
    <w:rsid w:val="00D74119"/>
    <w:rsid w:val="00D8075B"/>
    <w:rsid w:val="00D814D3"/>
    <w:rsid w:val="00D82A2E"/>
    <w:rsid w:val="00D8678B"/>
    <w:rsid w:val="00D965C1"/>
    <w:rsid w:val="00DA2114"/>
    <w:rsid w:val="00DC2B6A"/>
    <w:rsid w:val="00DE09C0"/>
    <w:rsid w:val="00DF320D"/>
    <w:rsid w:val="00DF605A"/>
    <w:rsid w:val="00DF71C8"/>
    <w:rsid w:val="00E1240D"/>
    <w:rsid w:val="00E129B8"/>
    <w:rsid w:val="00E16C67"/>
    <w:rsid w:val="00E17774"/>
    <w:rsid w:val="00E21E7D"/>
    <w:rsid w:val="00E22FBC"/>
    <w:rsid w:val="00E24BF5"/>
    <w:rsid w:val="00E25338"/>
    <w:rsid w:val="00E312D6"/>
    <w:rsid w:val="00E40484"/>
    <w:rsid w:val="00E43F24"/>
    <w:rsid w:val="00E51E44"/>
    <w:rsid w:val="00E63348"/>
    <w:rsid w:val="00E63F9F"/>
    <w:rsid w:val="00E7327D"/>
    <w:rsid w:val="00E77E88"/>
    <w:rsid w:val="00E8107D"/>
    <w:rsid w:val="00E825D0"/>
    <w:rsid w:val="00EA4832"/>
    <w:rsid w:val="00EC4899"/>
    <w:rsid w:val="00EC7AC1"/>
    <w:rsid w:val="00ED03AB"/>
    <w:rsid w:val="00ED32D2"/>
    <w:rsid w:val="00EE32DE"/>
    <w:rsid w:val="00EE5457"/>
    <w:rsid w:val="00F001CC"/>
    <w:rsid w:val="00F070AB"/>
    <w:rsid w:val="00F275AA"/>
    <w:rsid w:val="00F27A7B"/>
    <w:rsid w:val="00F45DBE"/>
    <w:rsid w:val="00F50875"/>
    <w:rsid w:val="00F526AF"/>
    <w:rsid w:val="00F54CCF"/>
    <w:rsid w:val="00F617C3"/>
    <w:rsid w:val="00F650E9"/>
    <w:rsid w:val="00F7066B"/>
    <w:rsid w:val="00F83B28"/>
    <w:rsid w:val="00F9455B"/>
    <w:rsid w:val="00FA740D"/>
    <w:rsid w:val="00FB7DBA"/>
    <w:rsid w:val="00FC1C25"/>
    <w:rsid w:val="00FC3F45"/>
    <w:rsid w:val="00FC7FF2"/>
    <w:rsid w:val="00FD503F"/>
    <w:rsid w:val="00FD7589"/>
    <w:rsid w:val="00FF016A"/>
    <w:rsid w:val="00FF1401"/>
    <w:rsid w:val="00FF5E7D"/>
    <w:rsid w:val="196DF9E4"/>
    <w:rsid w:val="1BF5B673"/>
    <w:rsid w:val="1F2D5735"/>
    <w:rsid w:val="2675C484"/>
    <w:rsid w:val="29F757D0"/>
    <w:rsid w:val="30A094F9"/>
    <w:rsid w:val="32830947"/>
    <w:rsid w:val="33E20215"/>
    <w:rsid w:val="3DC00739"/>
    <w:rsid w:val="43FC2518"/>
    <w:rsid w:val="4591CB7D"/>
    <w:rsid w:val="47E3EF7A"/>
    <w:rsid w:val="490991A8"/>
    <w:rsid w:val="5B006390"/>
    <w:rsid w:val="5BCA6EBC"/>
    <w:rsid w:val="5D8AC8BB"/>
    <w:rsid w:val="5ED847F0"/>
    <w:rsid w:val="609D5C60"/>
    <w:rsid w:val="6143090F"/>
    <w:rsid w:val="65ADA6FE"/>
    <w:rsid w:val="6BA4BB62"/>
    <w:rsid w:val="74C18763"/>
    <w:rsid w:val="7E544C6C"/>
    <w:rsid w:val="7FC2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9741E"/>
  <w15:docId w15:val="{348B2FC8-71C5-4E3B-BB3D-8227876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456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45650"/>
  </w:style>
  <w:style w:type="character" w:customStyle="1" w:styleId="spellingerror">
    <w:name w:val="spellingerror"/>
    <w:basedOn w:val="Domylnaczcionkaakapitu"/>
    <w:rsid w:val="00145650"/>
  </w:style>
  <w:style w:type="character" w:customStyle="1" w:styleId="eop">
    <w:name w:val="eop"/>
    <w:basedOn w:val="Domylnaczcionkaakapitu"/>
    <w:rsid w:val="00145650"/>
  </w:style>
  <w:style w:type="character" w:styleId="Odwoaniedokomentarza">
    <w:name w:val="annotation reference"/>
    <w:basedOn w:val="Domylnaczcionkaakapitu"/>
    <w:uiPriority w:val="99"/>
    <w:semiHidden/>
    <w:unhideWhenUsed/>
    <w:rsid w:val="00F94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5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55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55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048B74-90C4-4216-81AE-4682502E1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77272E-7DD6-4B67-BAA7-65F902639E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E0A312-5AEF-435B-8E35-5CD97D1390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1C5489-0814-4F68-AB52-AC13B2A932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1341</Words>
  <Characters>8047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6</cp:revision>
  <cp:lastPrinted>2019-01-21T08:18:00Z</cp:lastPrinted>
  <dcterms:created xsi:type="dcterms:W3CDTF">2024-12-02T09:32:00Z</dcterms:created>
  <dcterms:modified xsi:type="dcterms:W3CDTF">2025-06-27T08:50:00Z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